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7187" w14:textId="77777777" w:rsidR="00B175C1" w:rsidRPr="00363F28" w:rsidRDefault="005A1703" w:rsidP="00171E40">
      <w:pPr>
        <w:tabs>
          <w:tab w:val="left" w:pos="284"/>
          <w:tab w:val="left" w:pos="1701"/>
        </w:tabs>
        <w:jc w:val="center"/>
        <w:rPr>
          <w:rFonts w:cs="Times New Roman"/>
          <w:b/>
          <w:sz w:val="20"/>
          <w:szCs w:val="20"/>
        </w:rPr>
      </w:pPr>
      <w:r>
        <w:rPr>
          <w:rFonts w:cs="Times New Roman"/>
          <w:b/>
          <w:noProof/>
          <w:sz w:val="18"/>
          <w:szCs w:val="18"/>
          <w:lang w:eastAsia="sl-SI"/>
        </w:rPr>
        <w:drawing>
          <wp:anchor distT="0" distB="0" distL="114300" distR="114300" simplePos="0" relativeHeight="251658240" behindDoc="1" locked="0" layoutInCell="1" allowOverlap="1" wp14:anchorId="14B564ED" wp14:editId="0DED874E">
            <wp:simplePos x="0" y="0"/>
            <wp:positionH relativeFrom="column">
              <wp:posOffset>-295910</wp:posOffset>
            </wp:positionH>
            <wp:positionV relativeFrom="paragraph">
              <wp:posOffset>-369570</wp:posOffset>
            </wp:positionV>
            <wp:extent cx="2777490" cy="1440180"/>
            <wp:effectExtent l="0" t="0" r="3810" b="762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87954" name="A_001_VOKA_SNAGA_2021-03_prava velikos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7490" cy="1440180"/>
                    </a:xfrm>
                    <a:prstGeom prst="rect">
                      <a:avLst/>
                    </a:prstGeom>
                  </pic:spPr>
                </pic:pic>
              </a:graphicData>
            </a:graphic>
            <wp14:sizeRelH relativeFrom="page">
              <wp14:pctWidth>0</wp14:pctWidth>
            </wp14:sizeRelH>
            <wp14:sizeRelV relativeFrom="page">
              <wp14:pctHeight>0</wp14:pctHeight>
            </wp14:sizeRelV>
          </wp:anchor>
        </w:drawing>
      </w:r>
    </w:p>
    <w:p w14:paraId="1E5E2089" w14:textId="77777777" w:rsidR="00B175C1" w:rsidRPr="00363F28" w:rsidRDefault="00B175C1" w:rsidP="00735BEC">
      <w:pPr>
        <w:tabs>
          <w:tab w:val="left" w:pos="1701"/>
        </w:tabs>
        <w:jc w:val="right"/>
        <w:rPr>
          <w:rFonts w:cs="Times New Roman"/>
          <w:b/>
          <w:sz w:val="18"/>
          <w:szCs w:val="18"/>
        </w:rPr>
      </w:pPr>
    </w:p>
    <w:p w14:paraId="1C12EF1B" w14:textId="77777777" w:rsidR="00B175C1" w:rsidRDefault="00B175C1" w:rsidP="00F344DC">
      <w:pPr>
        <w:rPr>
          <w:rFonts w:cs="Times New Roman"/>
        </w:rPr>
        <w:sectPr w:rsidR="00B175C1" w:rsidSect="00762671">
          <w:headerReference w:type="default" r:id="rId9"/>
          <w:footerReference w:type="default" r:id="rId10"/>
          <w:headerReference w:type="first" r:id="rId11"/>
          <w:footerReference w:type="first" r:id="rId12"/>
          <w:type w:val="continuous"/>
          <w:pgSz w:w="11906" w:h="16838"/>
          <w:pgMar w:top="259" w:right="1080" w:bottom="1440" w:left="1080" w:header="288" w:footer="438" w:gutter="0"/>
          <w:cols w:space="708"/>
          <w:titlePg/>
          <w:docGrid w:linePitch="360"/>
        </w:sectPr>
      </w:pPr>
    </w:p>
    <w:p w14:paraId="1D6B8F4A" w14:textId="77777777" w:rsidR="00B175C1" w:rsidRDefault="00B175C1" w:rsidP="00F344DC">
      <w:pPr>
        <w:rPr>
          <w:rFonts w:cs="Times New Roman"/>
        </w:rPr>
      </w:pPr>
    </w:p>
    <w:p w14:paraId="4264D15D" w14:textId="77777777" w:rsidR="00B175C1" w:rsidRPr="00363F28" w:rsidRDefault="00B175C1" w:rsidP="00F344DC">
      <w:pPr>
        <w:rPr>
          <w:rFonts w:cs="Times New Roman"/>
        </w:rPr>
      </w:pPr>
    </w:p>
    <w:p w14:paraId="30C0C191" w14:textId="77777777" w:rsidR="00B175C1" w:rsidRDefault="00B175C1" w:rsidP="00F344DC">
      <w:pPr>
        <w:rPr>
          <w:rFonts w:cs="Times New Roman"/>
        </w:rPr>
        <w:sectPr w:rsidR="00B175C1" w:rsidSect="00762671">
          <w:type w:val="continuous"/>
          <w:pgSz w:w="11906" w:h="16838"/>
          <w:pgMar w:top="259" w:right="1080" w:bottom="1440" w:left="1080" w:header="288" w:footer="438" w:gutter="0"/>
          <w:cols w:space="708"/>
          <w:titlePg/>
          <w:docGrid w:linePitch="360"/>
        </w:sectPr>
      </w:pPr>
    </w:p>
    <w:p w14:paraId="6DCE96EA" w14:textId="77777777" w:rsidR="00B175C1" w:rsidRPr="00363F28" w:rsidRDefault="00B175C1" w:rsidP="00F344DC">
      <w:pPr>
        <w:rPr>
          <w:rFonts w:cs="Times New Roman"/>
        </w:rPr>
      </w:pPr>
    </w:p>
    <w:tbl>
      <w:tblPr>
        <w:tblStyle w:val="Tabelamrea"/>
        <w:tblW w:w="9528" w:type="dxa"/>
        <w:jc w:val="center"/>
        <w:tblBorders>
          <w:top w:val="single" w:sz="12" w:space="0" w:color="00B050"/>
          <w:left w:val="none" w:sz="0" w:space="0" w:color="auto"/>
          <w:bottom w:val="single" w:sz="12" w:space="0" w:color="0072C6"/>
          <w:right w:val="none" w:sz="0" w:space="0" w:color="auto"/>
          <w:insideH w:val="none" w:sz="0" w:space="0" w:color="auto"/>
          <w:insideV w:val="none" w:sz="0" w:space="0" w:color="auto"/>
        </w:tblBorders>
        <w:tblLook w:val="0600" w:firstRow="0" w:lastRow="0" w:firstColumn="0" w:lastColumn="0" w:noHBand="1" w:noVBand="1"/>
      </w:tblPr>
      <w:tblGrid>
        <w:gridCol w:w="9528"/>
      </w:tblGrid>
      <w:tr w:rsidR="00DB7621" w14:paraId="40038A67" w14:textId="77777777" w:rsidTr="00AC1B98">
        <w:trPr>
          <w:trHeight w:val="440"/>
          <w:jc w:val="center"/>
        </w:trPr>
        <w:sdt>
          <w:sdtPr>
            <w:rPr>
              <w:rFonts w:eastAsiaTheme="majorEastAsia" w:cs="Times New Roman"/>
              <w:b/>
              <w:color w:val="17365D" w:themeColor="text2" w:themeShade="BF"/>
              <w:spacing w:val="5"/>
              <w:kern w:val="28"/>
              <w:sz w:val="28"/>
              <w:szCs w:val="28"/>
            </w:rPr>
            <w:alias w:val="Naslov"/>
            <w:id w:val="79721453"/>
            <w:placeholder>
              <w:docPart w:val="C64A143B282941D9A7662059F87BD9C6"/>
            </w:placeholder>
            <w:dataBinding w:prefixMappings="xmlns:ns0='http://purl.org/dc/elements/1.1/' xmlns:ns1='http://schemas.openxmlformats.org/package/2006/metadata/core-properties' " w:xpath="/ns1:coreProperties[1]/ns0:title[1]" w:storeItemID="{6C3C8BC8-F283-45AE-878A-BAB7291924A1}"/>
            <w:text/>
          </w:sdtPr>
          <w:sdtEndPr/>
          <w:sdtContent>
            <w:tc>
              <w:tcPr>
                <w:tcW w:w="9528" w:type="dxa"/>
                <w:vAlign w:val="center"/>
              </w:tcPr>
              <w:p w14:paraId="2980748A" w14:textId="785972D3" w:rsidR="00B175C1" w:rsidRPr="00363F28" w:rsidRDefault="00996585" w:rsidP="00996585">
                <w:pPr>
                  <w:jc w:val="center"/>
                  <w:rPr>
                    <w:rFonts w:cs="Times New Roman"/>
                    <w:b/>
                    <w:sz w:val="24"/>
                    <w:szCs w:val="24"/>
                  </w:rPr>
                </w:pPr>
                <w:r>
                  <w:rPr>
                    <w:rFonts w:eastAsiaTheme="majorEastAsia" w:cs="Times New Roman"/>
                    <w:b/>
                    <w:color w:val="17365D" w:themeColor="text2" w:themeShade="BF"/>
                    <w:spacing w:val="5"/>
                    <w:kern w:val="28"/>
                    <w:sz w:val="28"/>
                    <w:szCs w:val="28"/>
                  </w:rPr>
                  <w:t>Tehnična specifikacija – Zasebno varovanje</w:t>
                </w:r>
                <w:r w:rsidR="007755B2">
                  <w:rPr>
                    <w:rFonts w:eastAsiaTheme="majorEastAsia" w:cs="Times New Roman"/>
                    <w:b/>
                    <w:color w:val="17365D" w:themeColor="text2" w:themeShade="BF"/>
                    <w:spacing w:val="5"/>
                    <w:kern w:val="28"/>
                    <w:sz w:val="28"/>
                    <w:szCs w:val="28"/>
                  </w:rPr>
                  <w:t xml:space="preserve"> Sklop </w:t>
                </w:r>
                <w:r w:rsidR="00D826E9">
                  <w:rPr>
                    <w:rFonts w:eastAsiaTheme="majorEastAsia" w:cs="Times New Roman"/>
                    <w:b/>
                    <w:color w:val="17365D" w:themeColor="text2" w:themeShade="BF"/>
                    <w:spacing w:val="5"/>
                    <w:kern w:val="28"/>
                    <w:sz w:val="28"/>
                    <w:szCs w:val="28"/>
                  </w:rPr>
                  <w:t>3</w:t>
                </w:r>
              </w:p>
            </w:tc>
          </w:sdtContent>
        </w:sdt>
      </w:tr>
    </w:tbl>
    <w:p w14:paraId="62E17B11" w14:textId="77777777" w:rsidR="00B175C1" w:rsidRDefault="00B175C1" w:rsidP="00AD4F76">
      <w:pPr>
        <w:tabs>
          <w:tab w:val="left" w:pos="851"/>
        </w:tabs>
        <w:spacing w:line="240" w:lineRule="auto"/>
        <w:rPr>
          <w:rFonts w:cs="Times New Roman"/>
        </w:rPr>
      </w:pPr>
    </w:p>
    <w:p w14:paraId="7F3B195B"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FIT in požarno varovanje objektov</w:t>
      </w:r>
    </w:p>
    <w:p w14:paraId="1948C4A0" w14:textId="77777777" w:rsidR="000A7FB7" w:rsidRPr="000A7FB7" w:rsidRDefault="000A7FB7" w:rsidP="000A7FB7">
      <w:pPr>
        <w:spacing w:after="0" w:line="240" w:lineRule="auto"/>
        <w:jc w:val="both"/>
        <w:rPr>
          <w:rFonts w:cs="Times New Roman"/>
        </w:rPr>
      </w:pPr>
    </w:p>
    <w:p w14:paraId="17ABFEAD" w14:textId="77777777" w:rsidR="000A7FB7" w:rsidRPr="000A7FB7" w:rsidRDefault="000A7FB7" w:rsidP="000A7FB7">
      <w:pPr>
        <w:spacing w:after="0" w:line="240" w:lineRule="auto"/>
        <w:jc w:val="both"/>
        <w:rPr>
          <w:rFonts w:cs="Times New Roman"/>
        </w:rPr>
      </w:pPr>
      <w:r w:rsidRPr="000A7FB7">
        <w:rPr>
          <w:rFonts w:cs="Times New Roman"/>
        </w:rPr>
        <w:t>Za storitve fizičnega, tehničnega in požarnega varovanja objektov v upravljanju naročnika se zahteva:</w:t>
      </w:r>
    </w:p>
    <w:p w14:paraId="3C55F070" w14:textId="53253C7B" w:rsidR="000A7FB7" w:rsidRPr="003C2795" w:rsidRDefault="000A7FB7" w:rsidP="000A7FB7">
      <w:pPr>
        <w:numPr>
          <w:ilvl w:val="0"/>
          <w:numId w:val="6"/>
        </w:numPr>
        <w:spacing w:after="0" w:line="240" w:lineRule="auto"/>
        <w:jc w:val="both"/>
        <w:rPr>
          <w:rFonts w:cs="Times New Roman"/>
        </w:rPr>
      </w:pPr>
      <w:r w:rsidRPr="000A7FB7">
        <w:rPr>
          <w:rFonts w:cs="Times New Roman"/>
        </w:rPr>
        <w:t xml:space="preserve">tehnično in požarno varovanje objektov naročnika s prenosom signala alarma v VNC (izvajati se mora 24 ur na dan, vse dni v </w:t>
      </w:r>
      <w:r w:rsidRPr="003C2795">
        <w:rPr>
          <w:rFonts w:cs="Times New Roman"/>
        </w:rPr>
        <w:t>letu</w:t>
      </w:r>
      <w:r w:rsidR="00264EB5" w:rsidRPr="003C2795">
        <w:rPr>
          <w:rFonts w:cs="Times New Roman"/>
        </w:rPr>
        <w:t xml:space="preserve"> </w:t>
      </w:r>
      <w:r w:rsidR="003E7939" w:rsidRPr="003C2795">
        <w:rPr>
          <w:rFonts w:cs="Times New Roman"/>
        </w:rPr>
        <w:t>(</w:t>
      </w:r>
      <w:r w:rsidR="00264EB5" w:rsidRPr="003C2795">
        <w:rPr>
          <w:rFonts w:cs="Times New Roman"/>
          <w:color w:val="000000" w:themeColor="text1"/>
        </w:rPr>
        <w:t>za objekte določene v predračunu</w:t>
      </w:r>
      <w:r w:rsidRPr="003C2795">
        <w:rPr>
          <w:rFonts w:cs="Times New Roman"/>
          <w:color w:val="000000" w:themeColor="text1"/>
        </w:rPr>
        <w:t xml:space="preserve">). </w:t>
      </w:r>
      <w:r w:rsidRPr="003C2795">
        <w:rPr>
          <w:rFonts w:cs="Times New Roman"/>
        </w:rPr>
        <w:t>Oprema, katera je potrebna za prenos signala alarma v VNC izvajalca varovanja (npr. GSM aparati, radijski moduli, antena,…) je last izvajalca varovanja. Način prenosa signal</w:t>
      </w:r>
      <w:r w:rsidR="008473E8" w:rsidRPr="003C2795">
        <w:rPr>
          <w:rFonts w:cs="Times New Roman"/>
        </w:rPr>
        <w:t>a varovanja je izbira izvajalca. Potreba po tehničnem varovanju se bo na objektih postopno zmanjševala z uvajanjem lastnega sistema varovanja</w:t>
      </w:r>
      <w:r w:rsidR="00DB41A8">
        <w:rPr>
          <w:rFonts w:cs="Times New Roman"/>
        </w:rPr>
        <w:t>,</w:t>
      </w:r>
    </w:p>
    <w:p w14:paraId="47F5DE5D" w14:textId="40A6D454" w:rsidR="000A7FB7" w:rsidRPr="003C2795" w:rsidRDefault="000A7FB7" w:rsidP="000A7FB7">
      <w:pPr>
        <w:numPr>
          <w:ilvl w:val="0"/>
          <w:numId w:val="6"/>
        </w:numPr>
        <w:spacing w:after="0" w:line="240" w:lineRule="auto"/>
        <w:jc w:val="both"/>
        <w:rPr>
          <w:rFonts w:cs="Times New Roman"/>
        </w:rPr>
      </w:pPr>
      <w:r w:rsidRPr="003C2795">
        <w:rPr>
          <w:rFonts w:cs="Times New Roman"/>
        </w:rPr>
        <w:t>stalen štiriindvajse</w:t>
      </w:r>
      <w:r w:rsidR="008473E8" w:rsidRPr="003C2795">
        <w:rPr>
          <w:rFonts w:cs="Times New Roman"/>
        </w:rPr>
        <w:t>t urni priklop na VNC izvajalca</w:t>
      </w:r>
      <w:r w:rsidR="00DB41A8">
        <w:rPr>
          <w:rFonts w:cs="Times New Roman"/>
        </w:rPr>
        <w:t>,</w:t>
      </w:r>
    </w:p>
    <w:p w14:paraId="3E608248"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zagotovljeno štiriindvajset urno pripravljenost za sprejem signala na VNC in takojšnjo intervencijo ob vseh alarmih (tudi ob lažnih, ki jih lahko povzročijo vremenski vplivi, divjad, sprehajalci, napake zaposlenih pri naročniku in drugo),</w:t>
      </w:r>
    </w:p>
    <w:p w14:paraId="1772DE99" w14:textId="460A5606" w:rsidR="000A7FB7" w:rsidRPr="003C2795" w:rsidRDefault="000A7FB7" w:rsidP="000A7FB7">
      <w:pPr>
        <w:numPr>
          <w:ilvl w:val="0"/>
          <w:numId w:val="6"/>
        </w:numPr>
        <w:spacing w:after="0" w:line="240" w:lineRule="auto"/>
        <w:jc w:val="both"/>
        <w:rPr>
          <w:rFonts w:cs="Times New Roman"/>
        </w:rPr>
      </w:pPr>
      <w:r w:rsidRPr="003C2795">
        <w:rPr>
          <w:rFonts w:cs="Times New Roman"/>
        </w:rPr>
        <w:t>fizično varovanje, ki obsega pripravljenost za posredovanje in v vseh primerih alarma takojšnjo izvedbo intervencije, obhodno varovanje ter v primerih izpadov tehničnega varovanja do odprave napake</w:t>
      </w:r>
      <w:r w:rsidR="00264EB5" w:rsidRPr="003C2795">
        <w:rPr>
          <w:rFonts w:cs="Times New Roman"/>
        </w:rPr>
        <w:t xml:space="preserve"> </w:t>
      </w:r>
      <w:r w:rsidR="00264EB5" w:rsidRPr="003C2795">
        <w:rPr>
          <w:rFonts w:cs="Times New Roman"/>
          <w:color w:val="000000" w:themeColor="text1"/>
        </w:rPr>
        <w:t>(skladno z zahtevami naročnika)</w:t>
      </w:r>
      <w:r w:rsidR="008473E8" w:rsidRPr="003C2795">
        <w:rPr>
          <w:rFonts w:cs="Times New Roman"/>
          <w:color w:val="000000" w:themeColor="text1"/>
        </w:rPr>
        <w:t>. Obseg fizičnega varovanja se s časom lahko zmanjšuje z zagotavljanjem lastnega osebja naročnika, predvsem v dnevnih izmenah. Izvajalec še vedno zagotavlja fizično varovanje ob vikendih, praznikih in ob nadomeščanjih po predhodnem obvestilu</w:t>
      </w:r>
      <w:r w:rsidR="00DB41A8">
        <w:rPr>
          <w:rFonts w:cs="Times New Roman"/>
          <w:color w:val="000000" w:themeColor="text1"/>
        </w:rPr>
        <w:t>,</w:t>
      </w:r>
    </w:p>
    <w:p w14:paraId="2CD25047" w14:textId="1C45878E" w:rsidR="000A7FB7" w:rsidRPr="003C2795" w:rsidRDefault="000A7FB7" w:rsidP="000A7FB7">
      <w:pPr>
        <w:numPr>
          <w:ilvl w:val="0"/>
          <w:numId w:val="6"/>
        </w:numPr>
        <w:spacing w:after="0" w:line="240" w:lineRule="auto"/>
        <w:jc w:val="both"/>
        <w:rPr>
          <w:rFonts w:cs="Times New Roman"/>
        </w:rPr>
      </w:pPr>
      <w:r w:rsidRPr="003C2795">
        <w:rPr>
          <w:rFonts w:cs="Times New Roman"/>
        </w:rPr>
        <w:t>vzdrževanje naprav za tehnično varovanje na objektih naročnika za katere je izvajalec usposobljen</w:t>
      </w:r>
      <w:r w:rsidR="00DB41A8">
        <w:rPr>
          <w:rFonts w:cs="Times New Roman"/>
        </w:rPr>
        <w:t>,</w:t>
      </w:r>
    </w:p>
    <w:p w14:paraId="1B5E6C37" w14:textId="7AE479EC" w:rsidR="000A7FB7" w:rsidRPr="000A7FB7" w:rsidRDefault="000A7FB7" w:rsidP="000A7FB7">
      <w:pPr>
        <w:numPr>
          <w:ilvl w:val="0"/>
          <w:numId w:val="6"/>
        </w:numPr>
        <w:spacing w:after="0" w:line="240" w:lineRule="auto"/>
        <w:jc w:val="both"/>
        <w:rPr>
          <w:rFonts w:cs="Times New Roman"/>
        </w:rPr>
      </w:pPr>
      <w:r w:rsidRPr="000A7FB7">
        <w:rPr>
          <w:rFonts w:cs="Times New Roman"/>
        </w:rPr>
        <w:t>takojšnje obveščanje ter izdelava poročil o izr</w:t>
      </w:r>
      <w:r w:rsidR="008473E8">
        <w:rPr>
          <w:rFonts w:cs="Times New Roman"/>
        </w:rPr>
        <w:t>ednih dogodkih in intervencijah</w:t>
      </w:r>
      <w:r w:rsidR="00DB41A8">
        <w:rPr>
          <w:rFonts w:cs="Times New Roman"/>
        </w:rPr>
        <w:t>,</w:t>
      </w:r>
    </w:p>
    <w:p w14:paraId="106A4B35" w14:textId="57193373" w:rsidR="000A7FB7" w:rsidRPr="000A7FB7" w:rsidRDefault="000A7FB7" w:rsidP="000A7FB7">
      <w:pPr>
        <w:numPr>
          <w:ilvl w:val="0"/>
          <w:numId w:val="6"/>
        </w:numPr>
        <w:spacing w:after="0" w:line="240" w:lineRule="auto"/>
        <w:jc w:val="both"/>
        <w:rPr>
          <w:rFonts w:cs="Times New Roman"/>
        </w:rPr>
      </w:pPr>
      <w:r w:rsidRPr="000A7FB7">
        <w:rPr>
          <w:rFonts w:cs="Times New Roman"/>
        </w:rPr>
        <w:t>izdelava projektov obstoječega stanja va</w:t>
      </w:r>
      <w:r w:rsidR="008473E8">
        <w:rPr>
          <w:rFonts w:cs="Times New Roman"/>
        </w:rPr>
        <w:t>rovanja za vsak varovani objekt</w:t>
      </w:r>
      <w:r w:rsidR="00DB41A8">
        <w:rPr>
          <w:rFonts w:cs="Times New Roman"/>
        </w:rPr>
        <w:t>,</w:t>
      </w:r>
    </w:p>
    <w:p w14:paraId="58D3DFD5" w14:textId="0AFCE194" w:rsidR="000A7FB7" w:rsidRPr="000A7FB7" w:rsidRDefault="000A7FB7" w:rsidP="000A7FB7">
      <w:pPr>
        <w:numPr>
          <w:ilvl w:val="0"/>
          <w:numId w:val="6"/>
        </w:numPr>
        <w:spacing w:after="0" w:line="240" w:lineRule="auto"/>
        <w:jc w:val="both"/>
        <w:rPr>
          <w:rFonts w:cs="Times New Roman"/>
        </w:rPr>
      </w:pPr>
      <w:r w:rsidRPr="000A7FB7">
        <w:rPr>
          <w:rFonts w:cs="Times New Roman"/>
        </w:rPr>
        <w:t>izdelava dnevnih in periodičnih poročil o stanju sistema v</w:t>
      </w:r>
      <w:r w:rsidR="008473E8">
        <w:rPr>
          <w:rFonts w:cs="Times New Roman"/>
        </w:rPr>
        <w:t>arovanja za vsak varovan objekt</w:t>
      </w:r>
      <w:r w:rsidR="00DB41A8">
        <w:rPr>
          <w:rFonts w:cs="Times New Roman"/>
        </w:rPr>
        <w:t>,</w:t>
      </w:r>
    </w:p>
    <w:p w14:paraId="533ED554" w14:textId="2DEEB1D9" w:rsidR="000A7FB7" w:rsidRPr="000A7FB7" w:rsidRDefault="000A7FB7" w:rsidP="000A7FB7">
      <w:pPr>
        <w:numPr>
          <w:ilvl w:val="0"/>
          <w:numId w:val="6"/>
        </w:numPr>
        <w:spacing w:after="0" w:line="240" w:lineRule="auto"/>
        <w:jc w:val="both"/>
        <w:rPr>
          <w:rFonts w:cs="Times New Roman"/>
        </w:rPr>
      </w:pPr>
      <w:r w:rsidRPr="000A7FB7">
        <w:rPr>
          <w:rFonts w:cs="Times New Roman"/>
        </w:rPr>
        <w:t>izvajanje del</w:t>
      </w:r>
      <w:r w:rsidR="008473E8">
        <w:rPr>
          <w:rFonts w:cs="Times New Roman"/>
        </w:rPr>
        <w:t xml:space="preserve"> iz Načrtov fizičnega varovanja</w:t>
      </w:r>
      <w:r w:rsidR="00DB41A8">
        <w:rPr>
          <w:rFonts w:cs="Times New Roman"/>
        </w:rPr>
        <w:t>,</w:t>
      </w:r>
    </w:p>
    <w:p w14:paraId="2C8AE763" w14:textId="13746CCB" w:rsidR="000A7FB7" w:rsidRPr="000A7FB7" w:rsidRDefault="000A7FB7" w:rsidP="000A7FB7">
      <w:pPr>
        <w:numPr>
          <w:ilvl w:val="0"/>
          <w:numId w:val="6"/>
        </w:numPr>
        <w:spacing w:after="0" w:line="240" w:lineRule="auto"/>
        <w:jc w:val="both"/>
        <w:rPr>
          <w:rFonts w:cs="Times New Roman"/>
        </w:rPr>
      </w:pPr>
      <w:r w:rsidRPr="000A7FB7">
        <w:rPr>
          <w:rFonts w:cs="Times New Roman"/>
        </w:rPr>
        <w:t>vsi zaposleni pri izvajalcu varovanja, kateri izvajajo fizično varovanje pri naročniku morajo biti usposobljeni za gašenje začetnih požarov in izvajanje evakuacije</w:t>
      </w:r>
      <w:r w:rsidR="00DB41A8">
        <w:rPr>
          <w:rFonts w:cs="Times New Roman"/>
        </w:rPr>
        <w:t>,</w:t>
      </w:r>
    </w:p>
    <w:p w14:paraId="67DB7BB5" w14:textId="27959319" w:rsidR="000A7FB7" w:rsidRPr="000A7FB7" w:rsidRDefault="000A7FB7" w:rsidP="000A7FB7">
      <w:pPr>
        <w:numPr>
          <w:ilvl w:val="0"/>
          <w:numId w:val="6"/>
        </w:numPr>
        <w:spacing w:after="0" w:line="240" w:lineRule="auto"/>
        <w:jc w:val="both"/>
        <w:rPr>
          <w:rFonts w:cs="Times New Roman"/>
        </w:rPr>
      </w:pPr>
      <w:r w:rsidRPr="000A7FB7">
        <w:rPr>
          <w:rFonts w:cs="Times New Roman"/>
        </w:rPr>
        <w:t xml:space="preserve">izdelava letnega poročila o stanju sistema varovanja za vsak varovan objekt (intervencije, izredni </w:t>
      </w:r>
      <w:r w:rsidR="008473E8">
        <w:rPr>
          <w:rFonts w:cs="Times New Roman"/>
        </w:rPr>
        <w:t>dogodki, obnove, izboljšave,….)</w:t>
      </w:r>
      <w:r w:rsidR="00DB41A8">
        <w:rPr>
          <w:rFonts w:cs="Times New Roman"/>
        </w:rPr>
        <w:t>,</w:t>
      </w:r>
    </w:p>
    <w:p w14:paraId="6A25B82D" w14:textId="5BB4694F" w:rsidR="000A7FB7" w:rsidRPr="006919BD" w:rsidRDefault="000A7FB7" w:rsidP="000A7FB7">
      <w:pPr>
        <w:numPr>
          <w:ilvl w:val="0"/>
          <w:numId w:val="6"/>
        </w:numPr>
        <w:spacing w:after="0" w:line="240" w:lineRule="auto"/>
        <w:jc w:val="both"/>
        <w:rPr>
          <w:rFonts w:cs="Times New Roman"/>
        </w:rPr>
      </w:pPr>
      <w:r w:rsidRPr="006919BD">
        <w:rPr>
          <w:rFonts w:cs="Times New Roman"/>
        </w:rPr>
        <w:t>usposabljanje naročnikove pooblaščene osebe</w:t>
      </w:r>
      <w:r w:rsidR="00DB41A8">
        <w:rPr>
          <w:rFonts w:cs="Times New Roman"/>
        </w:rPr>
        <w:t>,</w:t>
      </w:r>
    </w:p>
    <w:p w14:paraId="441785FE"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na lokacijah RCERO, CČN ter VO Kleče morajo imeti zaposleni na razpolago ustrezno terensko vozilo z najmanj dvema gasilnima aparatoma za gašenje začetnih požarov;</w:t>
      </w:r>
    </w:p>
    <w:p w14:paraId="557C2D79"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odpravo vsake napake v največ 24 urah (opravljene storitve in zamenjana oprema se obračuna po veljavnem ceniku, razen če je napaka posledica slabo opravljenega dela);</w:t>
      </w:r>
    </w:p>
    <w:p w14:paraId="17E970BF"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 svojem skladišču zagotoviti stalne zaloge rezervnih delov in naprav ter drobnega material</w:t>
      </w:r>
      <w:r w:rsidR="00F06B59">
        <w:rPr>
          <w:rFonts w:cs="Times New Roman"/>
        </w:rPr>
        <w:t>a</w:t>
      </w:r>
      <w:r w:rsidRPr="000A7FB7">
        <w:rPr>
          <w:rFonts w:cs="Times New Roman"/>
        </w:rPr>
        <w:t>, ki je potreben za nemoteno delovanje sistemov z možnostjo naročnikovega preverjanja stanja zahtevanih nalog v ponudnikovem skladišču brez predhodne najave,</w:t>
      </w:r>
    </w:p>
    <w:p w14:paraId="7197178A"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 primeru nezmožnosti zagotavljanja prenosa podatkov v svoj VNC z obstoječo opremo po navedenih kriterijih, zamenjati naročnikovo (na svoje stroške, nova oprema za prenos podatkov pa se s posebno pogodbo brezplačno prenese v osnovna sredstva naro</w:t>
      </w:r>
      <w:r w:rsidR="009B53B7">
        <w:rPr>
          <w:rFonts w:cs="Times New Roman"/>
        </w:rPr>
        <w:t>čnika)</w:t>
      </w:r>
      <w:r w:rsidRPr="000A7FB7">
        <w:rPr>
          <w:rFonts w:cs="Times New Roman"/>
        </w:rPr>
        <w:t>, z opremo, ki jo obvladuje, s tem, da se prenos alarmov in preverjanje komunikacij v primerjavi z obstoječimi</w:t>
      </w:r>
      <w:r w:rsidR="00F45961">
        <w:rPr>
          <w:rFonts w:cs="Times New Roman"/>
        </w:rPr>
        <w:t>,</w:t>
      </w:r>
      <w:r w:rsidRPr="000A7FB7">
        <w:rPr>
          <w:rFonts w:cs="Times New Roman"/>
        </w:rPr>
        <w:t xml:space="preserve"> sistem zvez v ničemer ne poslabša,</w:t>
      </w:r>
    </w:p>
    <w:p w14:paraId="4C6F0643" w14:textId="54268AB3" w:rsidR="000A7FB7" w:rsidRPr="000A7FB7" w:rsidRDefault="000A7FB7" w:rsidP="000A7FB7">
      <w:pPr>
        <w:numPr>
          <w:ilvl w:val="0"/>
          <w:numId w:val="6"/>
        </w:numPr>
        <w:spacing w:after="0" w:line="240" w:lineRule="auto"/>
        <w:jc w:val="both"/>
        <w:rPr>
          <w:rFonts w:cs="Times New Roman"/>
        </w:rPr>
      </w:pPr>
      <w:r w:rsidRPr="000A7FB7">
        <w:rPr>
          <w:rFonts w:cs="Times New Roman"/>
        </w:rPr>
        <w:t>zagotovljene najdaljše čase intervencij: za vse objekte v radiju 5 km od sedeža naročnika največ 6 minut, za objekte v radiju 10 km od sedeža naročnika največ 10 minut, za objekte v radiju 15 km od sedeža naročnika največ 12 minut, za objekte v radiju 30 km od sedeža naročnika največ 17 minut in za objekte v radiju 50 km največ 20 min</w:t>
      </w:r>
      <w:r w:rsidR="00DB41A8">
        <w:rPr>
          <w:rFonts w:cs="Times New Roman"/>
        </w:rPr>
        <w:t>,</w:t>
      </w:r>
    </w:p>
    <w:p w14:paraId="5A501F5D" w14:textId="2FCABE03" w:rsidR="000A7FB7" w:rsidRPr="000A7FB7" w:rsidRDefault="000A7FB7" w:rsidP="000A7FB7">
      <w:pPr>
        <w:numPr>
          <w:ilvl w:val="0"/>
          <w:numId w:val="6"/>
        </w:numPr>
        <w:spacing w:after="0" w:line="240" w:lineRule="auto"/>
        <w:jc w:val="both"/>
        <w:rPr>
          <w:rFonts w:cs="Times New Roman"/>
        </w:rPr>
      </w:pPr>
      <w:r w:rsidRPr="000A7FB7">
        <w:rPr>
          <w:rFonts w:cs="Times New Roman"/>
        </w:rPr>
        <w:lastRenderedPageBreak/>
        <w:t>redno dostavljanje Potrdil o pregledu osebe, ki pri delu prihaja v stik z živili ter Soglasij oseb k obveznosti prijavljanja bolezni, ki se lahko prenašajo z delom</w:t>
      </w:r>
      <w:r w:rsidR="00DB41A8">
        <w:rPr>
          <w:rFonts w:cs="Times New Roman"/>
        </w:rPr>
        <w:t>,</w:t>
      </w:r>
    </w:p>
    <w:p w14:paraId="4ED0299F" w14:textId="56F0BB94" w:rsidR="000A7FB7" w:rsidRPr="000A7FB7" w:rsidRDefault="000A7FB7" w:rsidP="000A7FB7">
      <w:pPr>
        <w:numPr>
          <w:ilvl w:val="0"/>
          <w:numId w:val="6"/>
        </w:numPr>
        <w:spacing w:after="0" w:line="240" w:lineRule="auto"/>
        <w:jc w:val="both"/>
        <w:rPr>
          <w:rFonts w:cs="Times New Roman"/>
        </w:rPr>
      </w:pPr>
      <w:r w:rsidRPr="000A7FB7">
        <w:rPr>
          <w:rFonts w:cs="Times New Roman"/>
        </w:rPr>
        <w:t>izdelava letnega poročila o stanju sistemov aktivne požarne zaščite za vsak varovan objekt (intervencije, izredni dogodki, obnove, izboljšave,…)</w:t>
      </w:r>
      <w:r w:rsidR="00DB41A8">
        <w:rPr>
          <w:rFonts w:cs="Times New Roman"/>
        </w:rPr>
        <w:t>,</w:t>
      </w:r>
    </w:p>
    <w:p w14:paraId="22D995C0"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obvladovanje rednega vzdrževanja sistemov aktivne požarne zaščite, opredeljene v točki požarno varovanje,</w:t>
      </w:r>
    </w:p>
    <w:p w14:paraId="1052AA30"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na varovanih objektih se mora zagotoviti avtomatsko preverjanje delovanja sistema tehničnega varovanja na vsake 4 ure. V kolikor se ne more zagotoviti tehničnega varovanja, zaradi katerega koli vzroka, se mora zagotoviti redne obhode vsaj 1x</w:t>
      </w:r>
      <w:r w:rsidR="009772C0">
        <w:rPr>
          <w:rFonts w:cs="Times New Roman"/>
        </w:rPr>
        <w:t xml:space="preserve"> </w:t>
      </w:r>
      <w:r w:rsidRPr="000A7FB7">
        <w:rPr>
          <w:rFonts w:cs="Times New Roman"/>
        </w:rPr>
        <w:t xml:space="preserve">dnevno vse dni v letu, kar mora biti zajeto v ceni tehničnega varovanja. </w:t>
      </w:r>
    </w:p>
    <w:p w14:paraId="4E57B932" w14:textId="77777777" w:rsidR="000A7FB7" w:rsidRPr="000A7FB7" w:rsidRDefault="000A7FB7" w:rsidP="000A7FB7">
      <w:pPr>
        <w:spacing w:after="0" w:line="240" w:lineRule="auto"/>
        <w:jc w:val="both"/>
        <w:rPr>
          <w:rFonts w:cs="Times New Roman"/>
        </w:rPr>
      </w:pPr>
    </w:p>
    <w:p w14:paraId="16689121"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Seznam objektov za FIT varovanje</w:t>
      </w:r>
    </w:p>
    <w:p w14:paraId="449449EC" w14:textId="77777777" w:rsidR="000A7FB7" w:rsidRPr="000A7FB7" w:rsidRDefault="000A7FB7" w:rsidP="000A7FB7">
      <w:pPr>
        <w:keepNext/>
        <w:keepLines/>
        <w:numPr>
          <w:ilvl w:val="2"/>
          <w:numId w:val="3"/>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Sektor Vodovod</w:t>
      </w:r>
      <w:r w:rsidR="00171E40">
        <w:rPr>
          <w:rFonts w:eastAsiaTheme="majorEastAsia" w:cs="Times New Roman"/>
          <w:b/>
          <w:bCs/>
          <w:i/>
          <w:color w:val="17365D" w:themeColor="text2" w:themeShade="BF"/>
        </w:rPr>
        <w:t xml:space="preserve">  </w:t>
      </w:r>
    </w:p>
    <w:tbl>
      <w:tblPr>
        <w:tblStyle w:val="Tabelamrea1"/>
        <w:tblW w:w="9180" w:type="dxa"/>
        <w:tblLook w:val="04A0" w:firstRow="1" w:lastRow="0" w:firstColumn="1" w:lastColumn="0" w:noHBand="0" w:noVBand="1"/>
      </w:tblPr>
      <w:tblGrid>
        <w:gridCol w:w="959"/>
        <w:gridCol w:w="8221"/>
      </w:tblGrid>
      <w:tr w:rsidR="000A7FB7" w:rsidRPr="000A7FB7" w14:paraId="219918D0" w14:textId="77777777" w:rsidTr="00B8647A">
        <w:tc>
          <w:tcPr>
            <w:tcW w:w="959" w:type="dxa"/>
          </w:tcPr>
          <w:p w14:paraId="07E4BFA6"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8221" w:type="dxa"/>
          </w:tcPr>
          <w:p w14:paraId="6D98FFC5" w14:textId="77777777" w:rsidR="000A7FB7" w:rsidRPr="000A7FB7" w:rsidRDefault="000A7FB7" w:rsidP="000A7FB7">
            <w:pPr>
              <w:jc w:val="both"/>
              <w:rPr>
                <w:rFonts w:cs="Times New Roman"/>
                <w:b/>
              </w:rPr>
            </w:pPr>
            <w:r w:rsidRPr="000A7FB7">
              <w:rPr>
                <w:rFonts w:cs="Times New Roman"/>
                <w:b/>
              </w:rPr>
              <w:t>Naziv objekta</w:t>
            </w:r>
          </w:p>
        </w:tc>
      </w:tr>
      <w:tr w:rsidR="0072126E" w:rsidRPr="000A7FB7" w14:paraId="1A72080B" w14:textId="77777777" w:rsidTr="005F2F64">
        <w:tc>
          <w:tcPr>
            <w:tcW w:w="959" w:type="dxa"/>
          </w:tcPr>
          <w:p w14:paraId="09599AF0" w14:textId="77777777" w:rsidR="0072126E" w:rsidRPr="000A7FB7" w:rsidRDefault="0072126E" w:rsidP="0072126E">
            <w:pPr>
              <w:jc w:val="both"/>
              <w:rPr>
                <w:rFonts w:cs="Times New Roman"/>
              </w:rPr>
            </w:pPr>
            <w:r w:rsidRPr="000A7FB7">
              <w:rPr>
                <w:rFonts w:cs="Times New Roman"/>
              </w:rPr>
              <w:t>1.</w:t>
            </w:r>
          </w:p>
        </w:tc>
        <w:tc>
          <w:tcPr>
            <w:tcW w:w="8221" w:type="dxa"/>
            <w:tcBorders>
              <w:top w:val="single" w:sz="4" w:space="0" w:color="auto"/>
              <w:left w:val="single" w:sz="4" w:space="0" w:color="auto"/>
              <w:bottom w:val="single" w:sz="4" w:space="0" w:color="auto"/>
              <w:right w:val="single" w:sz="4" w:space="0" w:color="auto"/>
            </w:tcBorders>
            <w:shd w:val="clear" w:color="auto" w:fill="auto"/>
            <w:vAlign w:val="bottom"/>
          </w:tcPr>
          <w:p w14:paraId="4D99A594" w14:textId="77777777" w:rsidR="0072126E" w:rsidRPr="00F86C8A" w:rsidRDefault="0072126E" w:rsidP="0072126E">
            <w:pPr>
              <w:rPr>
                <w:rFonts w:ascii="Tahoma" w:hAnsi="Tahoma" w:cs="Tahoma"/>
              </w:rPr>
            </w:pPr>
            <w:r w:rsidRPr="00F86C8A">
              <w:rPr>
                <w:rFonts w:ascii="Tahoma" w:hAnsi="Tahoma" w:cs="Tahoma"/>
              </w:rPr>
              <w:t>VO Kleče</w:t>
            </w:r>
          </w:p>
        </w:tc>
      </w:tr>
      <w:tr w:rsidR="0072126E" w:rsidRPr="000A7FB7" w14:paraId="37C9B866" w14:textId="77777777" w:rsidTr="005F2F64">
        <w:tc>
          <w:tcPr>
            <w:tcW w:w="959" w:type="dxa"/>
          </w:tcPr>
          <w:p w14:paraId="23AB4957" w14:textId="77777777" w:rsidR="0072126E" w:rsidRPr="000A7FB7" w:rsidRDefault="0072126E" w:rsidP="0072126E">
            <w:pPr>
              <w:jc w:val="both"/>
              <w:rPr>
                <w:rFonts w:cs="Times New Roman"/>
              </w:rPr>
            </w:pPr>
            <w:r w:rsidRPr="000A7FB7">
              <w:rPr>
                <w:rFonts w:cs="Times New Roman"/>
              </w:rPr>
              <w:t>2.</w:t>
            </w:r>
          </w:p>
        </w:tc>
        <w:tc>
          <w:tcPr>
            <w:tcW w:w="8221" w:type="dxa"/>
            <w:tcBorders>
              <w:top w:val="nil"/>
              <w:left w:val="single" w:sz="4" w:space="0" w:color="auto"/>
              <w:bottom w:val="single" w:sz="4" w:space="0" w:color="auto"/>
              <w:right w:val="single" w:sz="4" w:space="0" w:color="auto"/>
            </w:tcBorders>
            <w:shd w:val="clear" w:color="auto" w:fill="auto"/>
            <w:vAlign w:val="bottom"/>
          </w:tcPr>
          <w:p w14:paraId="7D29630C" w14:textId="77777777" w:rsidR="0072126E" w:rsidRPr="00F86C8A" w:rsidRDefault="0072126E" w:rsidP="0072126E">
            <w:pPr>
              <w:rPr>
                <w:rFonts w:ascii="Tahoma" w:hAnsi="Tahoma" w:cs="Tahoma"/>
              </w:rPr>
            </w:pPr>
            <w:r w:rsidRPr="00F86C8A">
              <w:rPr>
                <w:rFonts w:ascii="Tahoma" w:hAnsi="Tahoma" w:cs="Tahoma"/>
              </w:rPr>
              <w:t>VO Hrastje</w:t>
            </w:r>
          </w:p>
        </w:tc>
      </w:tr>
      <w:tr w:rsidR="0072126E" w:rsidRPr="000A7FB7" w14:paraId="6EB8B2FB" w14:textId="77777777" w:rsidTr="005F2F64">
        <w:tc>
          <w:tcPr>
            <w:tcW w:w="959" w:type="dxa"/>
          </w:tcPr>
          <w:p w14:paraId="50B3F067" w14:textId="77777777" w:rsidR="0072126E" w:rsidRPr="000A7FB7" w:rsidRDefault="0072126E" w:rsidP="0072126E">
            <w:pPr>
              <w:jc w:val="both"/>
              <w:rPr>
                <w:rFonts w:cs="Times New Roman"/>
              </w:rPr>
            </w:pPr>
            <w:r w:rsidRPr="000A7FB7">
              <w:rPr>
                <w:rFonts w:cs="Times New Roman"/>
              </w:rPr>
              <w:t>3.</w:t>
            </w:r>
          </w:p>
        </w:tc>
        <w:tc>
          <w:tcPr>
            <w:tcW w:w="8221" w:type="dxa"/>
            <w:tcBorders>
              <w:top w:val="nil"/>
              <w:left w:val="single" w:sz="4" w:space="0" w:color="auto"/>
              <w:bottom w:val="single" w:sz="4" w:space="0" w:color="auto"/>
              <w:right w:val="single" w:sz="4" w:space="0" w:color="auto"/>
            </w:tcBorders>
            <w:shd w:val="clear" w:color="auto" w:fill="auto"/>
            <w:vAlign w:val="bottom"/>
          </w:tcPr>
          <w:p w14:paraId="221A86F9" w14:textId="77777777" w:rsidR="0072126E" w:rsidRPr="00F86C8A" w:rsidRDefault="0072126E" w:rsidP="0072126E">
            <w:pPr>
              <w:rPr>
                <w:rFonts w:ascii="Tahoma" w:hAnsi="Tahoma" w:cs="Tahoma"/>
              </w:rPr>
            </w:pPr>
            <w:r w:rsidRPr="00F86C8A">
              <w:rPr>
                <w:rFonts w:ascii="Tahoma" w:hAnsi="Tahoma" w:cs="Tahoma"/>
              </w:rPr>
              <w:t>VO Šentvid</w:t>
            </w:r>
          </w:p>
        </w:tc>
      </w:tr>
      <w:tr w:rsidR="0072126E" w:rsidRPr="000A7FB7" w14:paraId="54F4D01B" w14:textId="77777777" w:rsidTr="005F2F64">
        <w:tc>
          <w:tcPr>
            <w:tcW w:w="959" w:type="dxa"/>
          </w:tcPr>
          <w:p w14:paraId="3EB72DB0" w14:textId="77777777" w:rsidR="0072126E" w:rsidRPr="000A7FB7" w:rsidRDefault="0072126E" w:rsidP="0072126E">
            <w:pPr>
              <w:jc w:val="both"/>
              <w:rPr>
                <w:rFonts w:cs="Times New Roman"/>
              </w:rPr>
            </w:pPr>
            <w:r w:rsidRPr="000A7FB7">
              <w:rPr>
                <w:rFonts w:cs="Times New Roman"/>
              </w:rPr>
              <w:t>4.</w:t>
            </w:r>
          </w:p>
        </w:tc>
        <w:tc>
          <w:tcPr>
            <w:tcW w:w="8221" w:type="dxa"/>
            <w:tcBorders>
              <w:top w:val="nil"/>
              <w:left w:val="single" w:sz="4" w:space="0" w:color="auto"/>
              <w:bottom w:val="single" w:sz="4" w:space="0" w:color="auto"/>
              <w:right w:val="single" w:sz="4" w:space="0" w:color="auto"/>
            </w:tcBorders>
            <w:shd w:val="clear" w:color="auto" w:fill="auto"/>
            <w:vAlign w:val="bottom"/>
          </w:tcPr>
          <w:p w14:paraId="14607F00" w14:textId="77777777" w:rsidR="0072126E" w:rsidRPr="00F86C8A" w:rsidRDefault="0072126E" w:rsidP="0072126E">
            <w:pPr>
              <w:rPr>
                <w:rFonts w:ascii="Tahoma" w:hAnsi="Tahoma" w:cs="Tahoma"/>
              </w:rPr>
            </w:pPr>
            <w:r w:rsidRPr="00F86C8A">
              <w:rPr>
                <w:rFonts w:ascii="Tahoma" w:hAnsi="Tahoma" w:cs="Tahoma"/>
              </w:rPr>
              <w:t>VO Jarški Prod</w:t>
            </w:r>
          </w:p>
        </w:tc>
      </w:tr>
      <w:tr w:rsidR="0072126E" w:rsidRPr="000A7FB7" w14:paraId="2CBC1AC0" w14:textId="77777777" w:rsidTr="005F2F64">
        <w:tc>
          <w:tcPr>
            <w:tcW w:w="959" w:type="dxa"/>
          </w:tcPr>
          <w:p w14:paraId="4EE082FC" w14:textId="77777777" w:rsidR="0072126E" w:rsidRPr="000A7FB7" w:rsidRDefault="0072126E" w:rsidP="0072126E">
            <w:pPr>
              <w:jc w:val="both"/>
              <w:rPr>
                <w:rFonts w:cs="Times New Roman"/>
              </w:rPr>
            </w:pPr>
            <w:r w:rsidRPr="000A7FB7">
              <w:rPr>
                <w:rFonts w:cs="Times New Roman"/>
              </w:rPr>
              <w:t>5.</w:t>
            </w:r>
          </w:p>
        </w:tc>
        <w:tc>
          <w:tcPr>
            <w:tcW w:w="8221" w:type="dxa"/>
            <w:tcBorders>
              <w:top w:val="nil"/>
              <w:left w:val="single" w:sz="4" w:space="0" w:color="auto"/>
              <w:bottom w:val="single" w:sz="4" w:space="0" w:color="auto"/>
              <w:right w:val="single" w:sz="4" w:space="0" w:color="auto"/>
            </w:tcBorders>
            <w:shd w:val="clear" w:color="auto" w:fill="auto"/>
            <w:vAlign w:val="bottom"/>
          </w:tcPr>
          <w:p w14:paraId="160DDBF6" w14:textId="77777777" w:rsidR="0072126E" w:rsidRPr="00F86C8A" w:rsidRDefault="0072126E" w:rsidP="0072126E">
            <w:pPr>
              <w:rPr>
                <w:rFonts w:ascii="Tahoma" w:hAnsi="Tahoma" w:cs="Tahoma"/>
              </w:rPr>
            </w:pPr>
            <w:r w:rsidRPr="00F86C8A">
              <w:rPr>
                <w:rFonts w:ascii="Tahoma" w:hAnsi="Tahoma" w:cs="Tahoma"/>
              </w:rPr>
              <w:t>VO Brest</w:t>
            </w:r>
          </w:p>
        </w:tc>
      </w:tr>
      <w:tr w:rsidR="0072126E" w:rsidRPr="000A7FB7" w14:paraId="2D7D4D08" w14:textId="77777777" w:rsidTr="005F2F64">
        <w:tc>
          <w:tcPr>
            <w:tcW w:w="959" w:type="dxa"/>
          </w:tcPr>
          <w:p w14:paraId="475AFBEF" w14:textId="4FD1DE17" w:rsidR="0072126E" w:rsidRPr="000A7FB7" w:rsidRDefault="0008162B" w:rsidP="0072126E">
            <w:pPr>
              <w:jc w:val="both"/>
              <w:rPr>
                <w:rFonts w:cs="Times New Roman"/>
              </w:rPr>
            </w:pPr>
            <w:r>
              <w:rPr>
                <w:rFonts w:cs="Times New Roman"/>
              </w:rPr>
              <w:t>6</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87FE4E8" w14:textId="77777777" w:rsidR="0072126E" w:rsidRPr="00F86C8A" w:rsidRDefault="0072126E" w:rsidP="0072126E">
            <w:pPr>
              <w:rPr>
                <w:rFonts w:ascii="Tahoma" w:hAnsi="Tahoma" w:cs="Tahoma"/>
              </w:rPr>
            </w:pPr>
            <w:r w:rsidRPr="00F86C8A">
              <w:rPr>
                <w:rFonts w:ascii="Tahoma" w:hAnsi="Tahoma" w:cs="Tahoma"/>
              </w:rPr>
              <w:t>VH Debeli Hrib - Stari</w:t>
            </w:r>
          </w:p>
        </w:tc>
      </w:tr>
      <w:tr w:rsidR="0072126E" w:rsidRPr="000A7FB7" w14:paraId="5DC699D6" w14:textId="77777777" w:rsidTr="005F2F64">
        <w:tc>
          <w:tcPr>
            <w:tcW w:w="959" w:type="dxa"/>
          </w:tcPr>
          <w:p w14:paraId="3B0100F3" w14:textId="1D1E6578" w:rsidR="0072126E" w:rsidRPr="000A7FB7" w:rsidRDefault="0008162B" w:rsidP="0072126E">
            <w:pPr>
              <w:jc w:val="both"/>
              <w:rPr>
                <w:rFonts w:cs="Times New Roman"/>
              </w:rPr>
            </w:pPr>
            <w:r>
              <w:rPr>
                <w:rFonts w:cs="Times New Roman"/>
              </w:rPr>
              <w:t>7</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308E4A56" w14:textId="77777777" w:rsidR="0072126E" w:rsidRPr="00F86C8A" w:rsidRDefault="0072126E" w:rsidP="0072126E">
            <w:pPr>
              <w:rPr>
                <w:rFonts w:ascii="Tahoma" w:hAnsi="Tahoma" w:cs="Tahoma"/>
              </w:rPr>
            </w:pPr>
            <w:r w:rsidRPr="00F86C8A">
              <w:rPr>
                <w:rFonts w:ascii="Tahoma" w:hAnsi="Tahoma" w:cs="Tahoma"/>
              </w:rPr>
              <w:t>VH Rožnik - Novi</w:t>
            </w:r>
          </w:p>
        </w:tc>
      </w:tr>
      <w:tr w:rsidR="0072126E" w:rsidRPr="000A7FB7" w14:paraId="0AC7D0D2" w14:textId="77777777" w:rsidTr="005F2F64">
        <w:tc>
          <w:tcPr>
            <w:tcW w:w="959" w:type="dxa"/>
          </w:tcPr>
          <w:p w14:paraId="2708835B" w14:textId="30716C9A" w:rsidR="0072126E" w:rsidRPr="000A7FB7" w:rsidRDefault="0008162B" w:rsidP="0072126E">
            <w:pPr>
              <w:jc w:val="both"/>
              <w:rPr>
                <w:rFonts w:cs="Times New Roman"/>
              </w:rPr>
            </w:pPr>
            <w:r>
              <w:rPr>
                <w:rFonts w:cs="Times New Roman"/>
              </w:rPr>
              <w:t>8</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CA40105" w14:textId="77777777" w:rsidR="0072126E" w:rsidRPr="00F86C8A" w:rsidRDefault="0072126E" w:rsidP="0072126E">
            <w:pPr>
              <w:rPr>
                <w:rFonts w:ascii="Tahoma" w:hAnsi="Tahoma" w:cs="Tahoma"/>
              </w:rPr>
            </w:pPr>
            <w:r w:rsidRPr="00F86C8A">
              <w:rPr>
                <w:rFonts w:ascii="Tahoma" w:hAnsi="Tahoma" w:cs="Tahoma"/>
              </w:rPr>
              <w:t xml:space="preserve">VH </w:t>
            </w:r>
            <w:proofErr w:type="spellStart"/>
            <w:r w:rsidRPr="00F86C8A">
              <w:rPr>
                <w:rFonts w:ascii="Tahoma" w:hAnsi="Tahoma" w:cs="Tahoma"/>
              </w:rPr>
              <w:t>Pržanj</w:t>
            </w:r>
            <w:proofErr w:type="spellEnd"/>
          </w:p>
        </w:tc>
      </w:tr>
      <w:tr w:rsidR="0072126E" w:rsidRPr="000A7FB7" w14:paraId="6FB6167B" w14:textId="77777777" w:rsidTr="005F2F64">
        <w:tc>
          <w:tcPr>
            <w:tcW w:w="959" w:type="dxa"/>
          </w:tcPr>
          <w:p w14:paraId="2EA2BE04" w14:textId="478ABC10" w:rsidR="0072126E" w:rsidRPr="000A7FB7" w:rsidRDefault="0008162B" w:rsidP="0072126E">
            <w:pPr>
              <w:jc w:val="both"/>
              <w:rPr>
                <w:rFonts w:cs="Times New Roman"/>
              </w:rPr>
            </w:pPr>
            <w:r>
              <w:rPr>
                <w:rFonts w:cs="Times New Roman"/>
              </w:rPr>
              <w:t>9</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34605BFF" w14:textId="77777777" w:rsidR="0072126E" w:rsidRPr="00F86C8A" w:rsidRDefault="0072126E" w:rsidP="0072126E">
            <w:pPr>
              <w:rPr>
                <w:rFonts w:ascii="Tahoma" w:hAnsi="Tahoma" w:cs="Tahoma"/>
              </w:rPr>
            </w:pPr>
            <w:r w:rsidRPr="00F86C8A">
              <w:rPr>
                <w:rFonts w:ascii="Tahoma" w:hAnsi="Tahoma" w:cs="Tahoma"/>
              </w:rPr>
              <w:t>VH Gmajna</w:t>
            </w:r>
          </w:p>
        </w:tc>
      </w:tr>
      <w:tr w:rsidR="0072126E" w:rsidRPr="000A7FB7" w14:paraId="6B215064" w14:textId="77777777" w:rsidTr="005F2F64">
        <w:tc>
          <w:tcPr>
            <w:tcW w:w="959" w:type="dxa"/>
          </w:tcPr>
          <w:p w14:paraId="37896C83" w14:textId="0DEECC6C" w:rsidR="0072126E" w:rsidRPr="000A7FB7" w:rsidRDefault="0072126E" w:rsidP="0072126E">
            <w:pPr>
              <w:jc w:val="both"/>
              <w:rPr>
                <w:rFonts w:cs="Times New Roman"/>
              </w:rPr>
            </w:pPr>
            <w:r w:rsidRPr="000A7FB7">
              <w:rPr>
                <w:rFonts w:cs="Times New Roman"/>
              </w:rPr>
              <w:t>1</w:t>
            </w:r>
            <w:r w:rsidR="0008162B">
              <w:rPr>
                <w:rFonts w:cs="Times New Roman"/>
              </w:rPr>
              <w:t>0</w:t>
            </w:r>
            <w:r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2E14B2EF" w14:textId="77777777" w:rsidR="0072126E" w:rsidRPr="00F86C8A" w:rsidRDefault="0072126E" w:rsidP="0072126E">
            <w:pPr>
              <w:rPr>
                <w:rFonts w:ascii="Tahoma" w:hAnsi="Tahoma" w:cs="Tahoma"/>
              </w:rPr>
            </w:pPr>
            <w:r w:rsidRPr="00F86C8A">
              <w:rPr>
                <w:rFonts w:ascii="Tahoma" w:hAnsi="Tahoma" w:cs="Tahoma"/>
              </w:rPr>
              <w:t>VH Tabor</w:t>
            </w:r>
          </w:p>
        </w:tc>
      </w:tr>
      <w:tr w:rsidR="0072126E" w:rsidRPr="000A7FB7" w14:paraId="7C1BB74E" w14:textId="77777777" w:rsidTr="005F2F64">
        <w:tc>
          <w:tcPr>
            <w:tcW w:w="959" w:type="dxa"/>
          </w:tcPr>
          <w:p w14:paraId="7815F6CC" w14:textId="32295CD0" w:rsidR="0072126E" w:rsidRPr="000A7FB7" w:rsidRDefault="003C2795" w:rsidP="0072126E">
            <w:pPr>
              <w:jc w:val="both"/>
              <w:rPr>
                <w:rFonts w:cs="Times New Roman"/>
              </w:rPr>
            </w:pPr>
            <w:r>
              <w:rPr>
                <w:rFonts w:cs="Times New Roman"/>
              </w:rPr>
              <w:t>1</w:t>
            </w:r>
            <w:r w:rsidR="0008162B">
              <w:rPr>
                <w:rFonts w:cs="Times New Roman"/>
              </w:rPr>
              <w:t>1</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7DA9F4A7" w14:textId="77777777" w:rsidR="0072126E" w:rsidRPr="00F86C8A" w:rsidRDefault="0072126E" w:rsidP="0072126E">
            <w:pPr>
              <w:rPr>
                <w:rFonts w:ascii="Tahoma" w:hAnsi="Tahoma" w:cs="Tahoma"/>
              </w:rPr>
            </w:pPr>
            <w:r w:rsidRPr="00F86C8A">
              <w:rPr>
                <w:rFonts w:ascii="Tahoma" w:hAnsi="Tahoma" w:cs="Tahoma"/>
              </w:rPr>
              <w:t xml:space="preserve">VH </w:t>
            </w:r>
            <w:proofErr w:type="spellStart"/>
            <w:r w:rsidRPr="00F86C8A">
              <w:rPr>
                <w:rFonts w:ascii="Tahoma" w:hAnsi="Tahoma" w:cs="Tahoma"/>
              </w:rPr>
              <w:t>Šeparjev</w:t>
            </w:r>
            <w:proofErr w:type="spellEnd"/>
            <w:r w:rsidRPr="00F86C8A">
              <w:rPr>
                <w:rFonts w:ascii="Tahoma" w:hAnsi="Tahoma" w:cs="Tahoma"/>
              </w:rPr>
              <w:t xml:space="preserve"> hrib - Novi</w:t>
            </w:r>
          </w:p>
        </w:tc>
      </w:tr>
      <w:tr w:rsidR="0072126E" w:rsidRPr="000A7FB7" w14:paraId="3BC81560" w14:textId="77777777" w:rsidTr="005F2F64">
        <w:tc>
          <w:tcPr>
            <w:tcW w:w="959" w:type="dxa"/>
          </w:tcPr>
          <w:p w14:paraId="4E54294A" w14:textId="0FEA48DD" w:rsidR="0072126E" w:rsidRPr="000A7FB7" w:rsidRDefault="003C2795" w:rsidP="0072126E">
            <w:pPr>
              <w:jc w:val="both"/>
              <w:rPr>
                <w:rFonts w:cs="Times New Roman"/>
              </w:rPr>
            </w:pPr>
            <w:r>
              <w:rPr>
                <w:rFonts w:cs="Times New Roman"/>
              </w:rPr>
              <w:t>1</w:t>
            </w:r>
            <w:r w:rsidR="0008162B">
              <w:rPr>
                <w:rFonts w:cs="Times New Roman"/>
              </w:rPr>
              <w:t>2</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DC0E2C3" w14:textId="77777777" w:rsidR="0072126E" w:rsidRPr="00F86C8A" w:rsidRDefault="0072126E" w:rsidP="0072126E">
            <w:pPr>
              <w:rPr>
                <w:rFonts w:ascii="Tahoma" w:hAnsi="Tahoma" w:cs="Tahoma"/>
              </w:rPr>
            </w:pPr>
            <w:r w:rsidRPr="00F86C8A">
              <w:rPr>
                <w:rFonts w:ascii="Tahoma" w:hAnsi="Tahoma" w:cs="Tahoma"/>
              </w:rPr>
              <w:t>VH Brdo</w:t>
            </w:r>
          </w:p>
        </w:tc>
      </w:tr>
      <w:tr w:rsidR="0072126E" w:rsidRPr="000A7FB7" w14:paraId="5DB29BF0" w14:textId="77777777" w:rsidTr="00E10049">
        <w:tc>
          <w:tcPr>
            <w:tcW w:w="959" w:type="dxa"/>
          </w:tcPr>
          <w:p w14:paraId="05E8E91B" w14:textId="773CF082" w:rsidR="0072126E" w:rsidRPr="000A7FB7" w:rsidRDefault="003C2795" w:rsidP="0072126E">
            <w:pPr>
              <w:jc w:val="both"/>
              <w:rPr>
                <w:rFonts w:cs="Times New Roman"/>
              </w:rPr>
            </w:pPr>
            <w:r>
              <w:rPr>
                <w:rFonts w:cs="Times New Roman"/>
              </w:rPr>
              <w:t>1</w:t>
            </w:r>
            <w:r w:rsidR="0008162B">
              <w:rPr>
                <w:rFonts w:cs="Times New Roman"/>
              </w:rPr>
              <w:t>3</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5343737E" w14:textId="77777777" w:rsidR="0072126E" w:rsidRPr="00F86C8A" w:rsidRDefault="0072126E" w:rsidP="0072126E">
            <w:pPr>
              <w:rPr>
                <w:rFonts w:ascii="Tahoma" w:hAnsi="Tahoma" w:cs="Tahoma"/>
              </w:rPr>
            </w:pPr>
            <w:r w:rsidRPr="00F86C8A">
              <w:rPr>
                <w:rFonts w:ascii="Tahoma" w:hAnsi="Tahoma" w:cs="Tahoma"/>
              </w:rPr>
              <w:t>VH Grad*</w:t>
            </w:r>
          </w:p>
        </w:tc>
      </w:tr>
    </w:tbl>
    <w:p w14:paraId="281526FF" w14:textId="77777777" w:rsidR="0072126E" w:rsidRDefault="000A7FB7" w:rsidP="000A7FB7">
      <w:pPr>
        <w:spacing w:after="0" w:line="240" w:lineRule="auto"/>
        <w:jc w:val="both"/>
        <w:rPr>
          <w:rFonts w:cs="Times New Roman"/>
        </w:rPr>
      </w:pPr>
      <w:r w:rsidRPr="000A7FB7">
        <w:rPr>
          <w:rFonts w:cs="Times New Roman"/>
        </w:rPr>
        <w:t>*Tehnično varovanje še ni vzpostavljeno.</w:t>
      </w:r>
      <w:r w:rsidR="0072126E">
        <w:rPr>
          <w:rFonts w:cs="Times New Roman"/>
        </w:rPr>
        <w:t xml:space="preserve"> Obračunavanje se prične po vzpostavitvi sistema tehničnega varovanja.</w:t>
      </w:r>
    </w:p>
    <w:p w14:paraId="4E85D230" w14:textId="77777777" w:rsidR="0072126E" w:rsidRPr="000A7FB7" w:rsidRDefault="0072126E" w:rsidP="000A7FB7">
      <w:pPr>
        <w:spacing w:after="0" w:line="240" w:lineRule="auto"/>
        <w:jc w:val="both"/>
        <w:rPr>
          <w:rFonts w:cs="Times New Roman"/>
        </w:rPr>
      </w:pPr>
    </w:p>
    <w:p w14:paraId="7EDD5533" w14:textId="77777777" w:rsidR="000A7FB7" w:rsidRPr="000A7FB7" w:rsidRDefault="000A7FB7" w:rsidP="000A7FB7">
      <w:pPr>
        <w:keepNext/>
        <w:keepLines/>
        <w:numPr>
          <w:ilvl w:val="2"/>
          <w:numId w:val="3"/>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Sektor Kanalizacija</w:t>
      </w:r>
      <w:r w:rsidR="00C41B75">
        <w:rPr>
          <w:rFonts w:eastAsiaTheme="majorEastAsia" w:cs="Times New Roman"/>
          <w:b/>
          <w:bCs/>
          <w:i/>
          <w:color w:val="17365D" w:themeColor="text2" w:themeShade="BF"/>
        </w:rPr>
        <w:t xml:space="preserve"> </w:t>
      </w:r>
    </w:p>
    <w:p w14:paraId="0C1A7699" w14:textId="77777777" w:rsidR="000A7FB7" w:rsidRPr="000A7FB7" w:rsidRDefault="000A7FB7" w:rsidP="000A7FB7">
      <w:pPr>
        <w:spacing w:after="0" w:line="240" w:lineRule="auto"/>
        <w:rPr>
          <w:rFonts w:asciiTheme="minorHAnsi" w:hAnsiTheme="minorHAnsi"/>
        </w:rPr>
      </w:pPr>
    </w:p>
    <w:tbl>
      <w:tblPr>
        <w:tblStyle w:val="Tabelamrea1"/>
        <w:tblW w:w="6062" w:type="dxa"/>
        <w:tblLook w:val="04A0" w:firstRow="1" w:lastRow="0" w:firstColumn="1" w:lastColumn="0" w:noHBand="0" w:noVBand="1"/>
      </w:tblPr>
      <w:tblGrid>
        <w:gridCol w:w="959"/>
        <w:gridCol w:w="5103"/>
      </w:tblGrid>
      <w:tr w:rsidR="000A7FB7" w:rsidRPr="000A7FB7" w14:paraId="1C5C1130" w14:textId="77777777" w:rsidTr="00B8647A">
        <w:tc>
          <w:tcPr>
            <w:tcW w:w="959" w:type="dxa"/>
          </w:tcPr>
          <w:p w14:paraId="6E4482CD"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5103" w:type="dxa"/>
          </w:tcPr>
          <w:p w14:paraId="555AEDA7" w14:textId="77777777" w:rsidR="000A7FB7" w:rsidRPr="000A7FB7" w:rsidRDefault="000A7FB7" w:rsidP="000A7FB7">
            <w:pPr>
              <w:jc w:val="both"/>
              <w:rPr>
                <w:rFonts w:cs="Times New Roman"/>
                <w:b/>
              </w:rPr>
            </w:pPr>
            <w:r w:rsidRPr="000A7FB7">
              <w:rPr>
                <w:rFonts w:cs="Times New Roman"/>
                <w:b/>
              </w:rPr>
              <w:t>Naziv objekta</w:t>
            </w:r>
          </w:p>
        </w:tc>
      </w:tr>
      <w:tr w:rsidR="000A7FB7" w:rsidRPr="000A7FB7" w14:paraId="0F3FAB37" w14:textId="77777777" w:rsidTr="00B8647A">
        <w:tc>
          <w:tcPr>
            <w:tcW w:w="959" w:type="dxa"/>
          </w:tcPr>
          <w:p w14:paraId="130C1909" w14:textId="77777777" w:rsidR="000A7FB7" w:rsidRPr="000A7FB7" w:rsidRDefault="000A7FB7" w:rsidP="000A7FB7">
            <w:pPr>
              <w:jc w:val="both"/>
              <w:rPr>
                <w:rFonts w:cs="Times New Roman"/>
              </w:rPr>
            </w:pPr>
            <w:r w:rsidRPr="000A7FB7">
              <w:rPr>
                <w:rFonts w:cs="Times New Roman"/>
              </w:rPr>
              <w:t>1.</w:t>
            </w:r>
          </w:p>
        </w:tc>
        <w:tc>
          <w:tcPr>
            <w:tcW w:w="5103" w:type="dxa"/>
          </w:tcPr>
          <w:p w14:paraId="52292365" w14:textId="77777777" w:rsidR="000A7FB7" w:rsidRPr="000A7FB7" w:rsidRDefault="000A7FB7" w:rsidP="000A7FB7">
            <w:pPr>
              <w:jc w:val="both"/>
              <w:rPr>
                <w:rFonts w:cs="Times New Roman"/>
              </w:rPr>
            </w:pPr>
            <w:r w:rsidRPr="000A7FB7">
              <w:rPr>
                <w:rFonts w:cs="Times New Roman"/>
              </w:rPr>
              <w:t>CČN Ljubljana</w:t>
            </w:r>
          </w:p>
        </w:tc>
      </w:tr>
      <w:tr w:rsidR="000A7FB7" w:rsidRPr="000A7FB7" w14:paraId="51AF36C0" w14:textId="77777777" w:rsidTr="00B8647A">
        <w:tc>
          <w:tcPr>
            <w:tcW w:w="959" w:type="dxa"/>
          </w:tcPr>
          <w:p w14:paraId="18982870" w14:textId="77777777" w:rsidR="000A7FB7" w:rsidRPr="000A7FB7" w:rsidRDefault="000A7FB7" w:rsidP="000A7FB7">
            <w:pPr>
              <w:jc w:val="both"/>
              <w:rPr>
                <w:rFonts w:cs="Times New Roman"/>
              </w:rPr>
            </w:pPr>
            <w:r w:rsidRPr="000A7FB7">
              <w:rPr>
                <w:rFonts w:cs="Times New Roman"/>
              </w:rPr>
              <w:t>2.</w:t>
            </w:r>
          </w:p>
        </w:tc>
        <w:tc>
          <w:tcPr>
            <w:tcW w:w="5103" w:type="dxa"/>
          </w:tcPr>
          <w:p w14:paraId="205400CB" w14:textId="77777777" w:rsidR="000A7FB7" w:rsidRPr="000A7FB7" w:rsidRDefault="000A7FB7" w:rsidP="000A7FB7">
            <w:pPr>
              <w:jc w:val="both"/>
              <w:rPr>
                <w:rFonts w:cs="Times New Roman"/>
              </w:rPr>
            </w:pPr>
            <w:r w:rsidRPr="000A7FB7">
              <w:rPr>
                <w:rFonts w:cs="Times New Roman"/>
              </w:rPr>
              <w:t>ČN Črnuče</w:t>
            </w:r>
          </w:p>
        </w:tc>
      </w:tr>
      <w:tr w:rsidR="000A7FB7" w:rsidRPr="000A7FB7" w14:paraId="3292BF62" w14:textId="77777777" w:rsidTr="00B8647A">
        <w:tc>
          <w:tcPr>
            <w:tcW w:w="959" w:type="dxa"/>
          </w:tcPr>
          <w:p w14:paraId="49D436C5" w14:textId="77777777" w:rsidR="000A7FB7" w:rsidRPr="000A7FB7" w:rsidRDefault="000A7FB7" w:rsidP="000A7FB7">
            <w:pPr>
              <w:jc w:val="both"/>
              <w:rPr>
                <w:rFonts w:cs="Times New Roman"/>
              </w:rPr>
            </w:pPr>
            <w:r w:rsidRPr="000A7FB7">
              <w:rPr>
                <w:rFonts w:cs="Times New Roman"/>
              </w:rPr>
              <w:t>3.</w:t>
            </w:r>
          </w:p>
        </w:tc>
        <w:tc>
          <w:tcPr>
            <w:tcW w:w="5103" w:type="dxa"/>
          </w:tcPr>
          <w:p w14:paraId="6D46074B" w14:textId="77777777" w:rsidR="000A7FB7" w:rsidRPr="000A7FB7" w:rsidRDefault="000A7FB7" w:rsidP="000A7FB7">
            <w:pPr>
              <w:jc w:val="both"/>
              <w:rPr>
                <w:rFonts w:cs="Times New Roman"/>
              </w:rPr>
            </w:pPr>
            <w:r w:rsidRPr="000A7FB7">
              <w:rPr>
                <w:rFonts w:cs="Times New Roman"/>
              </w:rPr>
              <w:t xml:space="preserve">ČN Brod </w:t>
            </w:r>
          </w:p>
        </w:tc>
      </w:tr>
    </w:tbl>
    <w:p w14:paraId="42C4E53F" w14:textId="77777777" w:rsidR="00F54E35" w:rsidRDefault="00F54E35" w:rsidP="00F54E35">
      <w:pPr>
        <w:spacing w:after="0"/>
      </w:pPr>
    </w:p>
    <w:p w14:paraId="169B8924" w14:textId="77777777" w:rsidR="00F54E35" w:rsidRDefault="00F54E35" w:rsidP="00F54E35">
      <w:r w:rsidRPr="00F86C8A">
        <w:t>Za objekte kanalizacije se</w:t>
      </w:r>
      <w:r w:rsidR="00F86C8A" w:rsidRPr="00F86C8A">
        <w:t xml:space="preserve"> v prihodnje</w:t>
      </w:r>
      <w:r w:rsidRPr="00F86C8A">
        <w:t xml:space="preserve"> predvideva zagotovitev lastnih sistemov tehničnega varovanja. Ko bodo sistemi zagotovljeni, se potreba po tehničnem varovanju s strani izvajalca ukine.</w:t>
      </w:r>
    </w:p>
    <w:p w14:paraId="67E8E917" w14:textId="77777777" w:rsidR="000A7FB7" w:rsidRPr="00A0739C" w:rsidRDefault="000A7FB7" w:rsidP="00A0739C">
      <w:pPr>
        <w:pStyle w:val="Naslov3"/>
      </w:pPr>
      <w:r w:rsidRPr="000A7FB7">
        <w:t>Sektor strokovnih služb</w:t>
      </w:r>
      <w:r w:rsidR="00A0739C">
        <w:t xml:space="preserve"> </w:t>
      </w:r>
    </w:p>
    <w:tbl>
      <w:tblPr>
        <w:tblStyle w:val="Tabelamrea1"/>
        <w:tblW w:w="6062" w:type="dxa"/>
        <w:tblLook w:val="04A0" w:firstRow="1" w:lastRow="0" w:firstColumn="1" w:lastColumn="0" w:noHBand="0" w:noVBand="1"/>
      </w:tblPr>
      <w:tblGrid>
        <w:gridCol w:w="959"/>
        <w:gridCol w:w="5103"/>
      </w:tblGrid>
      <w:tr w:rsidR="000A7FB7" w:rsidRPr="000A7FB7" w14:paraId="0AC2BEAE" w14:textId="77777777" w:rsidTr="00B8647A">
        <w:tc>
          <w:tcPr>
            <w:tcW w:w="959" w:type="dxa"/>
          </w:tcPr>
          <w:p w14:paraId="6D430E57"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5103" w:type="dxa"/>
          </w:tcPr>
          <w:p w14:paraId="408A0A87" w14:textId="77777777" w:rsidR="000A7FB7" w:rsidRPr="000A7FB7" w:rsidRDefault="000A7FB7" w:rsidP="000A7FB7">
            <w:pPr>
              <w:jc w:val="both"/>
              <w:rPr>
                <w:rFonts w:cs="Times New Roman"/>
                <w:b/>
              </w:rPr>
            </w:pPr>
            <w:r w:rsidRPr="000A7FB7">
              <w:rPr>
                <w:rFonts w:cs="Times New Roman"/>
                <w:b/>
              </w:rPr>
              <w:t>Naziv objekta</w:t>
            </w:r>
          </w:p>
        </w:tc>
      </w:tr>
      <w:tr w:rsidR="000A7FB7" w:rsidRPr="000A7FB7" w14:paraId="5621F32D" w14:textId="77777777" w:rsidTr="00B8647A">
        <w:tc>
          <w:tcPr>
            <w:tcW w:w="959" w:type="dxa"/>
          </w:tcPr>
          <w:p w14:paraId="6C19C052" w14:textId="77777777" w:rsidR="000A7FB7" w:rsidRPr="000A7FB7" w:rsidRDefault="000A7FB7" w:rsidP="000A7FB7">
            <w:pPr>
              <w:jc w:val="both"/>
              <w:rPr>
                <w:rFonts w:cs="Times New Roman"/>
              </w:rPr>
            </w:pPr>
            <w:r w:rsidRPr="000A7FB7">
              <w:rPr>
                <w:rFonts w:cs="Times New Roman"/>
              </w:rPr>
              <w:t>1.</w:t>
            </w:r>
          </w:p>
        </w:tc>
        <w:tc>
          <w:tcPr>
            <w:tcW w:w="5103" w:type="dxa"/>
          </w:tcPr>
          <w:p w14:paraId="32F402F3" w14:textId="77777777" w:rsidR="000A7FB7" w:rsidRPr="000A7FB7" w:rsidRDefault="000A7FB7" w:rsidP="000A7FB7">
            <w:pPr>
              <w:jc w:val="both"/>
              <w:rPr>
                <w:rFonts w:cs="Times New Roman"/>
              </w:rPr>
            </w:pPr>
            <w:r w:rsidRPr="000A7FB7">
              <w:rPr>
                <w:rFonts w:cs="Times New Roman"/>
              </w:rPr>
              <w:t>Skladišče, Saveljska cesta 1, 1000 Ljubljana</w:t>
            </w:r>
          </w:p>
        </w:tc>
      </w:tr>
    </w:tbl>
    <w:p w14:paraId="6F7AE973" w14:textId="77777777" w:rsidR="00A40FD5" w:rsidRDefault="00A40FD5" w:rsidP="00A40FD5">
      <w:pPr>
        <w:spacing w:after="0"/>
      </w:pPr>
    </w:p>
    <w:p w14:paraId="595AD464" w14:textId="77777777" w:rsidR="00F86C8A" w:rsidRDefault="00F54E35" w:rsidP="00A40FD5">
      <w:pPr>
        <w:spacing w:after="0"/>
      </w:pPr>
      <w:r w:rsidRPr="00F86C8A">
        <w:t>Za objekte sektorja splošnih služb se</w:t>
      </w:r>
      <w:r w:rsidR="00A40FD5">
        <w:t xml:space="preserve"> v</w:t>
      </w:r>
      <w:r w:rsidRPr="00F86C8A">
        <w:t xml:space="preserve"> </w:t>
      </w:r>
      <w:r w:rsidR="00F86C8A" w:rsidRPr="00F86C8A">
        <w:t>prihodnje predvideva zagotovitev lastnih sistemov tehničnega varovanja. Ko bodo sistemi zagotovljeni, se potreba po tehničnem varovanju s strani izvajalca ukine.</w:t>
      </w:r>
    </w:p>
    <w:p w14:paraId="0C92E4A9" w14:textId="77777777" w:rsidR="00F54E35" w:rsidRDefault="00F54E35" w:rsidP="00F54E35"/>
    <w:p w14:paraId="7A5AE32F" w14:textId="77777777" w:rsidR="000A7FB7" w:rsidRPr="000A7FB7" w:rsidRDefault="000A7FB7" w:rsidP="000A7FB7">
      <w:pPr>
        <w:keepNext/>
        <w:keepLines/>
        <w:numPr>
          <w:ilvl w:val="2"/>
          <w:numId w:val="7"/>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lastRenderedPageBreak/>
        <w:t>Kompleks, Cesta dveh cesarjev 111, 1000 Ljubljana</w:t>
      </w:r>
    </w:p>
    <w:p w14:paraId="0BCA8055" w14:textId="77777777" w:rsidR="00923470" w:rsidRDefault="000A7FB7" w:rsidP="000A7FB7">
      <w:r w:rsidRPr="000A7FB7">
        <w:t>Vzdrževanje in servisiranje protivlomne centrale z povezanimi elementi v skladu z navodili proizvajalca. Vzdrževanje in servisiranje požarne centrale z elementi aktivne požarne zaščite, katera je vezana na požarno centralo pa vzdržuje drugi pooblaščeni vzdrževalec.</w:t>
      </w:r>
      <w:r w:rsidR="00923470">
        <w:t xml:space="preserve"> </w:t>
      </w:r>
    </w:p>
    <w:p w14:paraId="72A9F2E6" w14:textId="77777777" w:rsidR="000A7FB7" w:rsidRPr="000A7FB7" w:rsidRDefault="000A7FB7" w:rsidP="000A7FB7">
      <w:pPr>
        <w:keepNext/>
        <w:keepLines/>
        <w:numPr>
          <w:ilvl w:val="2"/>
          <w:numId w:val="7"/>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RCERO, Cesta dveh cesarjev 101, 1000 Ljubljana</w:t>
      </w:r>
    </w:p>
    <w:p w14:paraId="7CD86054" w14:textId="42CF4ED1" w:rsidR="000A7FB7" w:rsidRDefault="000A7FB7" w:rsidP="000A7FB7">
      <w:r w:rsidRPr="000A7FB7">
        <w:t xml:space="preserve">Vzdrževanje in servisiranje RČN </w:t>
      </w:r>
      <w:proofErr w:type="spellStart"/>
      <w:r w:rsidRPr="000A7FB7">
        <w:t>elektroomaric</w:t>
      </w:r>
      <w:proofErr w:type="spellEnd"/>
      <w:r w:rsidRPr="000A7FB7">
        <w:t xml:space="preserve"> in analizatorjev, kateri so potrebni za prenos signala na VNC.</w:t>
      </w:r>
      <w:r w:rsidR="003646FD">
        <w:t xml:space="preserve"> </w:t>
      </w:r>
      <w:r w:rsidR="003646FD" w:rsidRPr="000A7FB7">
        <w:t>Vzdrževanje in servisiranje požarne centrale z elementi aktivne požarne zaščite, katera je vezana na požarno centralo pa vzdržuje drugi pooblaščeni vzdrževalec.</w:t>
      </w:r>
    </w:p>
    <w:p w14:paraId="1493E629" w14:textId="0DF7587F" w:rsidR="003646FD" w:rsidRPr="000A7FB7" w:rsidRDefault="003646FD" w:rsidP="003646FD">
      <w:pPr>
        <w:keepNext/>
        <w:keepLines/>
        <w:numPr>
          <w:ilvl w:val="2"/>
          <w:numId w:val="7"/>
        </w:numPr>
        <w:spacing w:before="200" w:after="0"/>
        <w:outlineLvl w:val="2"/>
        <w:rPr>
          <w:rFonts w:eastAsiaTheme="majorEastAsia" w:cs="Times New Roman"/>
          <w:b/>
          <w:bCs/>
          <w:i/>
          <w:color w:val="17365D" w:themeColor="text2" w:themeShade="BF"/>
        </w:rPr>
      </w:pPr>
      <w:r>
        <w:rPr>
          <w:rFonts w:eastAsiaTheme="majorEastAsia" w:cs="Times New Roman"/>
          <w:b/>
          <w:bCs/>
          <w:i/>
          <w:color w:val="17365D" w:themeColor="text2" w:themeShade="BF"/>
        </w:rPr>
        <w:t>Poslovno servisni objekt ( PSO )</w:t>
      </w:r>
      <w:r w:rsidRPr="000A7FB7">
        <w:rPr>
          <w:rFonts w:eastAsiaTheme="majorEastAsia" w:cs="Times New Roman"/>
          <w:b/>
          <w:bCs/>
          <w:i/>
          <w:color w:val="17365D" w:themeColor="text2" w:themeShade="BF"/>
        </w:rPr>
        <w:t xml:space="preserve">, </w:t>
      </w:r>
      <w:r>
        <w:rPr>
          <w:rFonts w:eastAsiaTheme="majorEastAsia" w:cs="Times New Roman"/>
          <w:b/>
          <w:bCs/>
          <w:i/>
          <w:color w:val="17365D" w:themeColor="text2" w:themeShade="BF"/>
        </w:rPr>
        <w:t>Vodovodna cesta</w:t>
      </w:r>
      <w:r w:rsidRPr="000A7FB7">
        <w:rPr>
          <w:rFonts w:eastAsiaTheme="majorEastAsia" w:cs="Times New Roman"/>
          <w:b/>
          <w:bCs/>
          <w:i/>
          <w:color w:val="17365D" w:themeColor="text2" w:themeShade="BF"/>
        </w:rPr>
        <w:t xml:space="preserve"> </w:t>
      </w:r>
      <w:r>
        <w:rPr>
          <w:rFonts w:eastAsiaTheme="majorEastAsia" w:cs="Times New Roman"/>
          <w:b/>
          <w:bCs/>
          <w:i/>
          <w:color w:val="17365D" w:themeColor="text2" w:themeShade="BF"/>
        </w:rPr>
        <w:t>90</w:t>
      </w:r>
      <w:r w:rsidRPr="000A7FB7">
        <w:rPr>
          <w:rFonts w:eastAsiaTheme="majorEastAsia" w:cs="Times New Roman"/>
          <w:b/>
          <w:bCs/>
          <w:i/>
          <w:color w:val="17365D" w:themeColor="text2" w:themeShade="BF"/>
        </w:rPr>
        <w:t>, 1000 Ljubljana</w:t>
      </w:r>
    </w:p>
    <w:p w14:paraId="08F177FB" w14:textId="5A69B85F" w:rsidR="003646FD" w:rsidRDefault="003646FD" w:rsidP="003646FD">
      <w:r w:rsidRPr="000A7FB7">
        <w:t>Vzdrževanje in servisiranje požarne centrale z elementi aktivne požarne zaščite, katera je vezana na požarno centralo vzdržuje drugi pooblaščeni vzdrževalec.</w:t>
      </w:r>
      <w:r>
        <w:t xml:space="preserve"> </w:t>
      </w:r>
    </w:p>
    <w:p w14:paraId="766C8008"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Fizično varovanje</w:t>
      </w:r>
    </w:p>
    <w:p w14:paraId="3B78A7DF" w14:textId="77777777" w:rsidR="000A7FB7" w:rsidRPr="000A7FB7" w:rsidRDefault="000A7FB7" w:rsidP="000A7FB7">
      <w:pPr>
        <w:spacing w:after="0" w:line="240" w:lineRule="auto"/>
        <w:rPr>
          <w:rFonts w:asciiTheme="minorHAnsi" w:hAnsiTheme="minorHAnsi"/>
        </w:rPr>
      </w:pPr>
    </w:p>
    <w:p w14:paraId="1ECCDE52"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Vodarna Kleče, Saveljska cesta 1, 1000 Ljubljana</w:t>
      </w:r>
    </w:p>
    <w:p w14:paraId="3479AE21" w14:textId="77777777" w:rsidR="000A7FB7" w:rsidRDefault="000A7FB7" w:rsidP="000A7FB7">
      <w:pPr>
        <w:spacing w:after="0" w:line="240" w:lineRule="auto"/>
        <w:jc w:val="both"/>
        <w:rPr>
          <w:rFonts w:cs="Times New Roman"/>
        </w:rPr>
      </w:pPr>
      <w:r w:rsidRPr="000A7FB7">
        <w:rPr>
          <w:rFonts w:cs="Times New Roman"/>
        </w:rPr>
        <w:t>Fizično varovanje v Vodarni Kleče obsega organiziranje in obvladovanje štiriindvajset urne varnostne službe vse dni v letu.</w:t>
      </w:r>
      <w:r w:rsidR="00775601">
        <w:rPr>
          <w:rFonts w:cs="Times New Roman"/>
        </w:rPr>
        <w:t xml:space="preserve"> </w:t>
      </w:r>
      <w:r w:rsidR="005F6D76" w:rsidRPr="009D65C9">
        <w:rPr>
          <w:rFonts w:cs="Times New Roman"/>
        </w:rPr>
        <w:t>Potreba po fizičnem varovanju se bo s časom manjšala z</w:t>
      </w:r>
      <w:r w:rsidR="00F86C8A">
        <w:rPr>
          <w:rFonts w:cs="Times New Roman"/>
        </w:rPr>
        <w:t xml:space="preserve"> zagotavljanjem</w:t>
      </w:r>
      <w:r w:rsidR="005F6D76" w:rsidRPr="009D65C9">
        <w:rPr>
          <w:rFonts w:cs="Times New Roman"/>
        </w:rPr>
        <w:t xml:space="preserve"> lastn</w:t>
      </w:r>
      <w:r w:rsidR="00F86C8A">
        <w:rPr>
          <w:rFonts w:cs="Times New Roman"/>
        </w:rPr>
        <w:t>ega</w:t>
      </w:r>
      <w:r w:rsidR="005F6D76" w:rsidRPr="009D65C9">
        <w:rPr>
          <w:rFonts w:cs="Times New Roman"/>
        </w:rPr>
        <w:t xml:space="preserve"> osebj</w:t>
      </w:r>
      <w:r w:rsidR="00F86C8A">
        <w:rPr>
          <w:rFonts w:cs="Times New Roman"/>
        </w:rPr>
        <w:t>a,</w:t>
      </w:r>
      <w:r w:rsidR="005F6D76" w:rsidRPr="009D65C9">
        <w:rPr>
          <w:rFonts w:cs="Times New Roman"/>
        </w:rPr>
        <w:t xml:space="preserve"> predvsem v </w:t>
      </w:r>
      <w:r w:rsidR="00F86C8A">
        <w:rPr>
          <w:rFonts w:cs="Times New Roman"/>
        </w:rPr>
        <w:t>dnevn</w:t>
      </w:r>
      <w:r w:rsidR="005F6D76" w:rsidRPr="009D65C9">
        <w:rPr>
          <w:rFonts w:cs="Times New Roman"/>
        </w:rPr>
        <w:t xml:space="preserve">ih izmenah. </w:t>
      </w:r>
      <w:r w:rsidR="00775601" w:rsidRPr="009D65C9">
        <w:rPr>
          <w:rFonts w:cs="Times New Roman"/>
        </w:rPr>
        <w:t>V kolikor naročnik ne bo imel potrebe po štiriindvajset urnem varovanju</w:t>
      </w:r>
      <w:r w:rsidR="00A40FD5">
        <w:rPr>
          <w:rFonts w:cs="Times New Roman"/>
        </w:rPr>
        <w:t>,</w:t>
      </w:r>
      <w:r w:rsidR="00297C02" w:rsidRPr="009D65C9">
        <w:rPr>
          <w:rFonts w:cs="Times New Roman"/>
        </w:rPr>
        <w:t xml:space="preserve"> </w:t>
      </w:r>
      <w:r w:rsidR="00775601" w:rsidRPr="009D65C9">
        <w:rPr>
          <w:rFonts w:cs="Times New Roman"/>
        </w:rPr>
        <w:t>bo o tem predhodno in pravočasno obvestil izvajalca.</w:t>
      </w:r>
    </w:p>
    <w:p w14:paraId="3957C739" w14:textId="77777777" w:rsidR="00B175C1" w:rsidRPr="009D65C9" w:rsidRDefault="00B175C1" w:rsidP="000A7FB7">
      <w:pPr>
        <w:spacing w:after="0" w:line="240" w:lineRule="auto"/>
        <w:jc w:val="both"/>
        <w:rPr>
          <w:rFonts w:cs="Times New Roman"/>
        </w:rPr>
      </w:pPr>
    </w:p>
    <w:p w14:paraId="3B1A06A0" w14:textId="77777777" w:rsidR="000A7FB7" w:rsidRPr="000A7FB7" w:rsidRDefault="000A7FB7" w:rsidP="000A7FB7">
      <w:pPr>
        <w:spacing w:after="0" w:line="240" w:lineRule="auto"/>
        <w:jc w:val="both"/>
        <w:rPr>
          <w:rFonts w:cs="Times New Roman"/>
        </w:rPr>
      </w:pPr>
      <w:r w:rsidRPr="009D65C9">
        <w:rPr>
          <w:rFonts w:cs="Times New Roman"/>
        </w:rPr>
        <w:t>Dejanski potreben obseg varovanja naročnik sporoči</w:t>
      </w:r>
      <w:r w:rsidRPr="000A7FB7">
        <w:rPr>
          <w:rFonts w:cs="Times New Roman"/>
        </w:rPr>
        <w:t xml:space="preserve"> do 20. v mesecu za naslednji mesec v odvisnosti od naročnikovih potreb, v izrednih razmerah pa 24 ur pred začetkom varovanja. </w:t>
      </w:r>
    </w:p>
    <w:p w14:paraId="707CEB68" w14:textId="77777777" w:rsidR="006919BD" w:rsidRPr="000A7FB7" w:rsidRDefault="006919BD" w:rsidP="000A7FB7"/>
    <w:p w14:paraId="035FF955" w14:textId="77777777" w:rsidR="000A7FB7" w:rsidRPr="000A7FB7" w:rsidRDefault="000A7FB7" w:rsidP="00A0739C">
      <w:pPr>
        <w:pStyle w:val="Naslov2"/>
      </w:pPr>
      <w:r w:rsidRPr="000A7FB7">
        <w:t>CČN Ljubljana, Cesta v Prod 100, 1000 Ljubljana</w:t>
      </w:r>
      <w:r w:rsidR="00A0739C">
        <w:t xml:space="preserve"> </w:t>
      </w:r>
    </w:p>
    <w:p w14:paraId="13ECF1CC" w14:textId="77777777" w:rsidR="005F6D76" w:rsidRPr="000A7FB7" w:rsidRDefault="000A7FB7" w:rsidP="005F6D76">
      <w:pPr>
        <w:spacing w:after="0" w:line="240" w:lineRule="auto"/>
        <w:jc w:val="both"/>
        <w:rPr>
          <w:rFonts w:cs="Times New Roman"/>
        </w:rPr>
      </w:pPr>
      <w:r w:rsidRPr="000A7FB7">
        <w:rPr>
          <w:rFonts w:cs="Times New Roman"/>
        </w:rPr>
        <w:t>Fizično varovanje na območju CČN obsega organiziranje in obvladovanje štiriindvajset urne varnostne službe vse dni v letu.</w:t>
      </w:r>
      <w:r w:rsidR="00775601">
        <w:rPr>
          <w:rFonts w:cs="Times New Roman"/>
        </w:rPr>
        <w:t xml:space="preserve"> </w:t>
      </w:r>
      <w:r w:rsidR="00F86C8A" w:rsidRPr="009D65C9">
        <w:rPr>
          <w:rFonts w:cs="Times New Roman"/>
        </w:rPr>
        <w:t>Potreba po fizičnem varovanju se bo s časom manjšala z</w:t>
      </w:r>
      <w:r w:rsidR="00F86C8A">
        <w:rPr>
          <w:rFonts w:cs="Times New Roman"/>
        </w:rPr>
        <w:t xml:space="preserve"> zagotavljanjem</w:t>
      </w:r>
      <w:r w:rsidR="00F86C8A" w:rsidRPr="009D65C9">
        <w:rPr>
          <w:rFonts w:cs="Times New Roman"/>
        </w:rPr>
        <w:t xml:space="preserve"> lastn</w:t>
      </w:r>
      <w:r w:rsidR="00F86C8A">
        <w:rPr>
          <w:rFonts w:cs="Times New Roman"/>
        </w:rPr>
        <w:t>ega</w:t>
      </w:r>
      <w:r w:rsidR="00F86C8A" w:rsidRPr="009D65C9">
        <w:rPr>
          <w:rFonts w:cs="Times New Roman"/>
        </w:rPr>
        <w:t xml:space="preserve"> osebj</w:t>
      </w:r>
      <w:r w:rsidR="00F86C8A">
        <w:rPr>
          <w:rFonts w:cs="Times New Roman"/>
        </w:rPr>
        <w:t>a,</w:t>
      </w:r>
      <w:r w:rsidR="00F86C8A" w:rsidRPr="009D65C9">
        <w:rPr>
          <w:rFonts w:cs="Times New Roman"/>
        </w:rPr>
        <w:t xml:space="preserve"> predvsem v </w:t>
      </w:r>
      <w:r w:rsidR="00F86C8A">
        <w:rPr>
          <w:rFonts w:cs="Times New Roman"/>
        </w:rPr>
        <w:t>dnevn</w:t>
      </w:r>
      <w:r w:rsidR="00F86C8A" w:rsidRPr="009D65C9">
        <w:rPr>
          <w:rFonts w:cs="Times New Roman"/>
        </w:rPr>
        <w:t>ih izmenah. V kolikor naročnik ne bo imel potrebe po štiriindvajset urnem varovanju</w:t>
      </w:r>
      <w:r w:rsidR="00A40FD5">
        <w:rPr>
          <w:rFonts w:cs="Times New Roman"/>
        </w:rPr>
        <w:t>,</w:t>
      </w:r>
      <w:r w:rsidR="00F86C8A" w:rsidRPr="009D65C9">
        <w:rPr>
          <w:rFonts w:cs="Times New Roman"/>
        </w:rPr>
        <w:t xml:space="preserve"> bo o tem predhodno in pravočasno obvestil izvajalca.</w:t>
      </w:r>
    </w:p>
    <w:p w14:paraId="1151BBFC" w14:textId="77777777" w:rsidR="00B175C1" w:rsidRDefault="00B175C1" w:rsidP="000A7FB7">
      <w:pPr>
        <w:spacing w:after="0" w:line="240" w:lineRule="auto"/>
        <w:jc w:val="both"/>
        <w:rPr>
          <w:rFonts w:cs="Times New Roman"/>
        </w:rPr>
      </w:pPr>
    </w:p>
    <w:p w14:paraId="0404D044" w14:textId="021240EF" w:rsidR="000A7FB7" w:rsidRPr="000A7FB7" w:rsidRDefault="000A7FB7" w:rsidP="000A7FB7">
      <w:pPr>
        <w:spacing w:after="0" w:line="240" w:lineRule="auto"/>
        <w:jc w:val="both"/>
        <w:rPr>
          <w:rFonts w:cs="Times New Roman"/>
        </w:rPr>
      </w:pPr>
      <w:r w:rsidRPr="000A7FB7">
        <w:rPr>
          <w:rFonts w:cs="Times New Roman"/>
        </w:rPr>
        <w:t>Dejanski potreben obseg varovanja naročnik sporoči do 20. v mesecu za naslednji mesec v odvisnosti od naročnikovih potreb, v izrednih razmerah pa 24 ur pred začetkom varovanja.</w:t>
      </w:r>
    </w:p>
    <w:p w14:paraId="47B67A2C" w14:textId="77777777" w:rsidR="000A7FB7" w:rsidRDefault="000A7FB7" w:rsidP="000A7FB7"/>
    <w:p w14:paraId="3E79D00A"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PSO, Vodovodna cesta 90, 1000 Ljubljana</w:t>
      </w:r>
      <w:r w:rsidR="00A0739C">
        <w:rPr>
          <w:rFonts w:eastAsiaTheme="majorEastAsia" w:cs="Times New Roman"/>
          <w:b/>
          <w:bCs/>
          <w:color w:val="17365D" w:themeColor="text2" w:themeShade="BF"/>
        </w:rPr>
        <w:t xml:space="preserve"> </w:t>
      </w:r>
    </w:p>
    <w:p w14:paraId="622ED23E" w14:textId="77777777" w:rsidR="000A7FB7" w:rsidRPr="005F6D76" w:rsidRDefault="000A7FB7" w:rsidP="005F6D76">
      <w:pPr>
        <w:spacing w:after="0" w:line="240" w:lineRule="auto"/>
        <w:jc w:val="both"/>
        <w:rPr>
          <w:rFonts w:cs="Times New Roman"/>
        </w:rPr>
      </w:pPr>
      <w:r w:rsidRPr="000A7FB7">
        <w:t>Fizično varovanje na območju PSO obsega organiziranje in vodenje štiriindvajset urne varnostne službe vse dni v letu.</w:t>
      </w:r>
      <w:r w:rsidR="00775601">
        <w:t xml:space="preserve"> </w:t>
      </w:r>
      <w:r w:rsidR="00F86C8A" w:rsidRPr="009D65C9">
        <w:rPr>
          <w:rFonts w:cs="Times New Roman"/>
        </w:rPr>
        <w:t>Potreba po fizičnem varovanju se bo s časom manjšala z</w:t>
      </w:r>
      <w:r w:rsidR="00F86C8A">
        <w:rPr>
          <w:rFonts w:cs="Times New Roman"/>
        </w:rPr>
        <w:t xml:space="preserve"> zagotavljanjem</w:t>
      </w:r>
      <w:r w:rsidR="00F86C8A" w:rsidRPr="009D65C9">
        <w:rPr>
          <w:rFonts w:cs="Times New Roman"/>
        </w:rPr>
        <w:t xml:space="preserve"> lastn</w:t>
      </w:r>
      <w:r w:rsidR="00F86C8A">
        <w:rPr>
          <w:rFonts w:cs="Times New Roman"/>
        </w:rPr>
        <w:t>ega</w:t>
      </w:r>
      <w:r w:rsidR="00F86C8A" w:rsidRPr="009D65C9">
        <w:rPr>
          <w:rFonts w:cs="Times New Roman"/>
        </w:rPr>
        <w:t xml:space="preserve"> osebj</w:t>
      </w:r>
      <w:r w:rsidR="00F86C8A">
        <w:rPr>
          <w:rFonts w:cs="Times New Roman"/>
        </w:rPr>
        <w:t>a,</w:t>
      </w:r>
      <w:r w:rsidR="00F86C8A" w:rsidRPr="009D65C9">
        <w:rPr>
          <w:rFonts w:cs="Times New Roman"/>
        </w:rPr>
        <w:t xml:space="preserve"> predvsem v </w:t>
      </w:r>
      <w:r w:rsidR="00F86C8A">
        <w:rPr>
          <w:rFonts w:cs="Times New Roman"/>
        </w:rPr>
        <w:t>dnevn</w:t>
      </w:r>
      <w:r w:rsidR="00F86C8A" w:rsidRPr="009D65C9">
        <w:rPr>
          <w:rFonts w:cs="Times New Roman"/>
        </w:rPr>
        <w:t>ih izmenah. V kolikor naročnik ne bo imel potrebe po štiriindvajset urnem varovanju bo o tem predhodno in pravočasno obvestil izvajalca.</w:t>
      </w:r>
    </w:p>
    <w:p w14:paraId="696D785C" w14:textId="77777777" w:rsidR="00B175C1" w:rsidRDefault="00B175C1" w:rsidP="000A7FB7">
      <w:pPr>
        <w:spacing w:after="0" w:line="240" w:lineRule="auto"/>
        <w:jc w:val="both"/>
        <w:rPr>
          <w:rFonts w:cs="Times New Roman"/>
        </w:rPr>
      </w:pPr>
    </w:p>
    <w:p w14:paraId="394480B8" w14:textId="7782A128" w:rsidR="000A7FB7" w:rsidRDefault="000A7FB7" w:rsidP="000A7FB7">
      <w:pPr>
        <w:spacing w:after="0" w:line="240" w:lineRule="auto"/>
        <w:jc w:val="both"/>
        <w:rPr>
          <w:rFonts w:cs="Times New Roman"/>
        </w:rPr>
      </w:pPr>
      <w:r w:rsidRPr="000A7FB7">
        <w:rPr>
          <w:rFonts w:cs="Times New Roman"/>
        </w:rPr>
        <w:t xml:space="preserve">Dejanski potreben obseg varovanja naročnik sporoči do 20. v mesecu za naslednji mesec v odvisnosti od naročnikovih potreb, v izrednih razmerah pa 24 ur pred začetkom varovanja. </w:t>
      </w:r>
    </w:p>
    <w:p w14:paraId="140AF7C6" w14:textId="77777777" w:rsidR="005F6D76" w:rsidRDefault="005F6D76" w:rsidP="000A7FB7">
      <w:pPr>
        <w:spacing w:after="0" w:line="240" w:lineRule="auto"/>
        <w:jc w:val="both"/>
        <w:rPr>
          <w:rFonts w:cs="Times New Roman"/>
        </w:rPr>
      </w:pPr>
    </w:p>
    <w:p w14:paraId="1A5A453F" w14:textId="77777777" w:rsidR="000A7FB7" w:rsidRPr="000A7FB7" w:rsidRDefault="000A7FB7" w:rsidP="00C41B75">
      <w:pPr>
        <w:keepNext/>
        <w:keepLines/>
        <w:numPr>
          <w:ilvl w:val="1"/>
          <w:numId w:val="7"/>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Kompleks, Cesta dveh cesarjev 111, 1000 Ljubljana</w:t>
      </w:r>
      <w:r w:rsidR="00C41B75">
        <w:rPr>
          <w:rFonts w:eastAsiaTheme="majorEastAsia" w:cs="Times New Roman"/>
          <w:b/>
          <w:bCs/>
          <w:color w:val="17365D" w:themeColor="text2" w:themeShade="BF"/>
        </w:rPr>
        <w:t xml:space="preserve">  </w:t>
      </w:r>
    </w:p>
    <w:p w14:paraId="141F4C12" w14:textId="77777777" w:rsidR="00A40FD5" w:rsidRPr="005F6D76" w:rsidRDefault="00A40FD5" w:rsidP="00A40FD5">
      <w:pPr>
        <w:spacing w:after="0" w:line="240" w:lineRule="auto"/>
        <w:jc w:val="both"/>
        <w:rPr>
          <w:rFonts w:cs="Times New Roman"/>
        </w:rPr>
      </w:pPr>
      <w:bookmarkStart w:id="0" w:name="_Hlk168485069"/>
      <w:r w:rsidRPr="000A7FB7">
        <w:t xml:space="preserve">Fizično varovanje na območju </w:t>
      </w:r>
      <w:r>
        <w:t>Kompleks</w:t>
      </w:r>
      <w:r w:rsidRPr="000A7FB7">
        <w:t xml:space="preserve"> obsega organiziranje in vodenje štiriindvajset urne varnostne službe vse dni v letu.</w:t>
      </w:r>
      <w:r>
        <w:t xml:space="preserve"> </w:t>
      </w:r>
      <w:r w:rsidRPr="009D65C9">
        <w:rPr>
          <w:rFonts w:cs="Times New Roman"/>
        </w:rPr>
        <w:t>Potreba po fizičnem varovanju se bo s časom manjšala z</w:t>
      </w:r>
      <w:r>
        <w:rPr>
          <w:rFonts w:cs="Times New Roman"/>
        </w:rPr>
        <w:t xml:space="preserve"> zagotavljanjem</w:t>
      </w:r>
      <w:r w:rsidRPr="009D65C9">
        <w:rPr>
          <w:rFonts w:cs="Times New Roman"/>
        </w:rPr>
        <w:t xml:space="preserve"> lastn</w:t>
      </w:r>
      <w:r>
        <w:rPr>
          <w:rFonts w:cs="Times New Roman"/>
        </w:rPr>
        <w:t>ega</w:t>
      </w:r>
      <w:r w:rsidRPr="009D65C9">
        <w:rPr>
          <w:rFonts w:cs="Times New Roman"/>
        </w:rPr>
        <w:t xml:space="preserve"> osebj</w:t>
      </w:r>
      <w:r>
        <w:rPr>
          <w:rFonts w:cs="Times New Roman"/>
        </w:rPr>
        <w:t>a,</w:t>
      </w:r>
      <w:r w:rsidRPr="009D65C9">
        <w:rPr>
          <w:rFonts w:cs="Times New Roman"/>
        </w:rPr>
        <w:t xml:space="preserve"> predvsem v </w:t>
      </w:r>
      <w:r>
        <w:rPr>
          <w:rFonts w:cs="Times New Roman"/>
        </w:rPr>
        <w:t>dnevn</w:t>
      </w:r>
      <w:r w:rsidRPr="009D65C9">
        <w:rPr>
          <w:rFonts w:cs="Times New Roman"/>
        </w:rPr>
        <w:t>ih izmenah. V kolikor naročnik ne bo imel potrebe po štiriindvajset urnem varovanju bo o tem predhodno in pravočasno obvestil izvajalca.</w:t>
      </w:r>
    </w:p>
    <w:p w14:paraId="0C0DA226" w14:textId="77777777" w:rsidR="00B175C1" w:rsidRDefault="00B175C1" w:rsidP="00A40FD5">
      <w:pPr>
        <w:spacing w:after="0" w:line="240" w:lineRule="auto"/>
        <w:jc w:val="both"/>
        <w:rPr>
          <w:rFonts w:cs="Times New Roman"/>
        </w:rPr>
      </w:pPr>
    </w:p>
    <w:p w14:paraId="0FB5FB46" w14:textId="27AF52F1" w:rsidR="00A40FD5" w:rsidRDefault="00A40FD5" w:rsidP="00A40FD5">
      <w:pPr>
        <w:spacing w:after="0" w:line="240" w:lineRule="auto"/>
        <w:jc w:val="both"/>
        <w:rPr>
          <w:rFonts w:cs="Times New Roman"/>
        </w:rPr>
      </w:pPr>
      <w:r w:rsidRPr="000A7FB7">
        <w:rPr>
          <w:rFonts w:cs="Times New Roman"/>
        </w:rPr>
        <w:t xml:space="preserve">Dejanski potreben obseg varovanja naročnik sporoči do 20. v mesecu za naslednji mesec v odvisnosti od naročnikovih potreb, v izrednih razmerah pa 24 ur pred začetkom varovanja. </w:t>
      </w:r>
    </w:p>
    <w:p w14:paraId="537570C3" w14:textId="77777777" w:rsidR="00C41B75" w:rsidRPr="00C41B75" w:rsidRDefault="000A7FB7" w:rsidP="003F7998">
      <w:pPr>
        <w:keepNext/>
        <w:keepLines/>
        <w:numPr>
          <w:ilvl w:val="1"/>
          <w:numId w:val="7"/>
        </w:numPr>
        <w:spacing w:before="200" w:after="0" w:line="240" w:lineRule="auto"/>
        <w:outlineLvl w:val="1"/>
        <w:rPr>
          <w:rFonts w:cs="Times New Roman"/>
        </w:rPr>
      </w:pPr>
      <w:bookmarkStart w:id="1" w:name="_Hlk168485013"/>
      <w:bookmarkEnd w:id="0"/>
      <w:r w:rsidRPr="00C41B75">
        <w:rPr>
          <w:rFonts w:eastAsiaTheme="majorEastAsia" w:cs="Times New Roman"/>
          <w:b/>
          <w:bCs/>
          <w:color w:val="17365D" w:themeColor="text2" w:themeShade="BF"/>
        </w:rPr>
        <w:t>RCERO, Cesta dveh cesarjev 101, 1000 Ljubljana</w:t>
      </w:r>
      <w:r w:rsidR="00A0739C" w:rsidRPr="00C41B75">
        <w:rPr>
          <w:rFonts w:eastAsiaTheme="majorEastAsia" w:cs="Times New Roman"/>
          <w:b/>
          <w:bCs/>
          <w:color w:val="17365D" w:themeColor="text2" w:themeShade="BF"/>
        </w:rPr>
        <w:t xml:space="preserve"> </w:t>
      </w:r>
    </w:p>
    <w:bookmarkEnd w:id="1"/>
    <w:p w14:paraId="5B73DBDA" w14:textId="77777777" w:rsidR="000A7FB7" w:rsidRPr="00C41B75" w:rsidRDefault="000A7FB7" w:rsidP="00C41B75">
      <w:pPr>
        <w:keepNext/>
        <w:keepLines/>
        <w:spacing w:before="200" w:after="0" w:line="240" w:lineRule="auto"/>
        <w:outlineLvl w:val="1"/>
        <w:rPr>
          <w:rFonts w:cs="Times New Roman"/>
        </w:rPr>
      </w:pPr>
      <w:r w:rsidRPr="00C41B75">
        <w:rPr>
          <w:rFonts w:cs="Times New Roman"/>
        </w:rPr>
        <w:t>Okviren obseg:</w:t>
      </w:r>
    </w:p>
    <w:p w14:paraId="06C6336F" w14:textId="66B716DB" w:rsidR="000A7FB7" w:rsidRDefault="000A7FB7" w:rsidP="000A7FB7">
      <w:pPr>
        <w:numPr>
          <w:ilvl w:val="0"/>
          <w:numId w:val="7"/>
        </w:numPr>
        <w:spacing w:after="0" w:line="240" w:lineRule="auto"/>
        <w:rPr>
          <w:rFonts w:cs="Times New Roman"/>
        </w:rPr>
      </w:pPr>
      <w:r w:rsidRPr="000A7FB7">
        <w:rPr>
          <w:rFonts w:cs="Times New Roman"/>
        </w:rPr>
        <w:t>Organiziranje in vodenje štiriindvajset ur</w:t>
      </w:r>
      <w:r w:rsidR="00DB3AC4">
        <w:rPr>
          <w:rFonts w:cs="Times New Roman"/>
        </w:rPr>
        <w:t>ne</w:t>
      </w:r>
      <w:r w:rsidRPr="000A7FB7">
        <w:rPr>
          <w:rFonts w:cs="Times New Roman"/>
        </w:rPr>
        <w:t xml:space="preserve"> varnostne službe vse dni v letu z dvema varnostnikoma. Eden od varnostnikov je stalno prisoten v vratarnici RCERO, drugi varnostnik pa je prisoten </w:t>
      </w:r>
      <w:r w:rsidR="00141A0D">
        <w:rPr>
          <w:rFonts w:cs="Times New Roman"/>
        </w:rPr>
        <w:t>v območju RCERO in ZC Barje</w:t>
      </w:r>
      <w:r w:rsidRPr="000A7FB7">
        <w:rPr>
          <w:rFonts w:cs="Times New Roman"/>
        </w:rPr>
        <w:t xml:space="preserve"> za potrebe obhodov in intervencij.</w:t>
      </w:r>
    </w:p>
    <w:p w14:paraId="7CAFD8C0" w14:textId="77777777" w:rsidR="005F6D76" w:rsidRPr="00F86C8A" w:rsidRDefault="005F6D76" w:rsidP="005F6D76">
      <w:pPr>
        <w:pStyle w:val="Odstavekseznama"/>
        <w:numPr>
          <w:ilvl w:val="0"/>
          <w:numId w:val="7"/>
        </w:numPr>
        <w:spacing w:after="0" w:line="240" w:lineRule="auto"/>
        <w:jc w:val="both"/>
        <w:rPr>
          <w:rFonts w:cs="Times New Roman"/>
        </w:rPr>
      </w:pPr>
      <w:r w:rsidRPr="00F86C8A">
        <w:rPr>
          <w:rFonts w:cs="Times New Roman"/>
        </w:rPr>
        <w:t>Potreba po fizičnem varovanju se bo s časom zmanjšala na delno lastno osebje v dnevnih izmenah.</w:t>
      </w:r>
    </w:p>
    <w:p w14:paraId="011B3D22" w14:textId="77777777" w:rsidR="00ED0157" w:rsidRPr="00F86C8A" w:rsidRDefault="00ED0157" w:rsidP="00ED0157">
      <w:pPr>
        <w:pStyle w:val="Odstavekseznama"/>
        <w:numPr>
          <w:ilvl w:val="0"/>
          <w:numId w:val="7"/>
        </w:numPr>
        <w:spacing w:after="0"/>
        <w:ind w:left="714" w:hanging="357"/>
        <w:contextualSpacing w:val="0"/>
      </w:pPr>
      <w:r w:rsidRPr="00F86C8A">
        <w:rPr>
          <w:rFonts w:cs="Times New Roman"/>
        </w:rPr>
        <w:t>V kolikor naročnik ne bo imel potrebe po štiriindvajset urnem varovanju oziroma dveh varnostnikih, bo o tem predhodno in pravočasno obvestil izvajalca.</w:t>
      </w:r>
    </w:p>
    <w:p w14:paraId="0D04ECBD" w14:textId="77777777" w:rsidR="000A7FB7" w:rsidRPr="000A7FB7" w:rsidRDefault="000A7FB7" w:rsidP="000A7FB7">
      <w:pPr>
        <w:numPr>
          <w:ilvl w:val="0"/>
          <w:numId w:val="7"/>
        </w:numPr>
        <w:spacing w:after="0" w:line="240" w:lineRule="auto"/>
        <w:rPr>
          <w:rFonts w:cs="Times New Roman"/>
        </w:rPr>
      </w:pPr>
      <w:r w:rsidRPr="000A7FB7">
        <w:rPr>
          <w:rFonts w:cs="Times New Roman"/>
        </w:rPr>
        <w:t>Zaposleni morajo biti ustrezno opremljeni za delo na odlagališču (čelada, čevlji z neprebojnim podplatom, rokavice, odsevni telovnik ter ostala potrebna osebna varovalna oprema (lahko se tudi nahajajo tudi v eksplozijsko ogroženih delovnih mestih) ter druga oprema za varno delo.</w:t>
      </w:r>
    </w:p>
    <w:p w14:paraId="10FAC8A9" w14:textId="244E8380" w:rsidR="000A7FB7" w:rsidRPr="000A7FB7" w:rsidRDefault="000A7FB7" w:rsidP="000A7FB7">
      <w:pPr>
        <w:numPr>
          <w:ilvl w:val="0"/>
          <w:numId w:val="7"/>
        </w:numPr>
        <w:spacing w:after="0" w:line="240" w:lineRule="auto"/>
        <w:rPr>
          <w:rFonts w:cs="Times New Roman"/>
        </w:rPr>
      </w:pPr>
      <w:r w:rsidRPr="000A7FB7">
        <w:rPr>
          <w:rFonts w:cs="Times New Roman"/>
        </w:rPr>
        <w:t>Zagotavljanje dodatnega varovanja na naročnikovo zahtevo (nadomeščanje ob dopustih in bolniške odsotnosti)</w:t>
      </w:r>
      <w:r w:rsidR="00DB41A8">
        <w:rPr>
          <w:rFonts w:cs="Times New Roman"/>
        </w:rPr>
        <w:t>.</w:t>
      </w:r>
    </w:p>
    <w:p w14:paraId="7FF0AAA2" w14:textId="77777777" w:rsidR="000A7FB7" w:rsidRDefault="000A7FB7" w:rsidP="000A7FB7">
      <w:pPr>
        <w:numPr>
          <w:ilvl w:val="0"/>
          <w:numId w:val="7"/>
        </w:numPr>
        <w:spacing w:after="0" w:line="240" w:lineRule="auto"/>
        <w:rPr>
          <w:rFonts w:cs="Times New Roman"/>
        </w:rPr>
      </w:pPr>
      <w:r w:rsidRPr="000A7FB7">
        <w:rPr>
          <w:rFonts w:cs="Times New Roman"/>
        </w:rPr>
        <w:t>Dejanski potreben obseg varovanja naročnik sporoči do 20. v mesecu za naslednji mesec v odvisnosti od naročnikovih potreb, v izrednih razmerah pa 24 ur pred začetkom varovanja.</w:t>
      </w:r>
    </w:p>
    <w:p w14:paraId="58E6B3D8"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Storitve pri obnovah, posodobitvah in novogradnjah sistema tehničnega varovanja objektov</w:t>
      </w:r>
    </w:p>
    <w:p w14:paraId="258E460E" w14:textId="77777777" w:rsidR="000A7FB7" w:rsidRPr="000A7FB7" w:rsidRDefault="000A7FB7" w:rsidP="000A7FB7">
      <w:pPr>
        <w:spacing w:after="0" w:line="240" w:lineRule="auto"/>
        <w:rPr>
          <w:rFonts w:cs="Times New Roman"/>
        </w:rPr>
      </w:pPr>
      <w:r w:rsidRPr="000A7FB7">
        <w:rPr>
          <w:rFonts w:cs="Times New Roman"/>
        </w:rPr>
        <w:t>Storitve pri obnovah in posodobitvah ter novogradnjah sistema tehničnega varovanja naročnik opredeljuje:</w:t>
      </w:r>
    </w:p>
    <w:p w14:paraId="5E223FBB" w14:textId="77777777" w:rsidR="000A7FB7" w:rsidRPr="000A7FB7" w:rsidRDefault="000A7FB7" w:rsidP="000A7FB7">
      <w:pPr>
        <w:numPr>
          <w:ilvl w:val="0"/>
          <w:numId w:val="6"/>
        </w:numPr>
        <w:contextualSpacing/>
      </w:pPr>
      <w:r w:rsidRPr="000A7FB7">
        <w:t>na osnovi stanja opreme, ki je v lasti naročnika, izdelavo predlogov večjih predelav, obnov ter posodobitve opreme in sistema varovanja ter v soglasju z naročnikom izvedbo obnov oz. posodobitev in novogradenj,</w:t>
      </w:r>
    </w:p>
    <w:p w14:paraId="62F3CF0F" w14:textId="77777777" w:rsidR="000A7FB7" w:rsidRPr="000A7FB7" w:rsidRDefault="000A7FB7" w:rsidP="000A7FB7">
      <w:pPr>
        <w:numPr>
          <w:ilvl w:val="0"/>
          <w:numId w:val="6"/>
        </w:numPr>
        <w:contextualSpacing/>
      </w:pPr>
      <w:r w:rsidRPr="000A7FB7">
        <w:t>izdelavo projektov izvedenih del obnovljenih oz. posodobljenih sistemov tehničnega varovanja in novogradenj.</w:t>
      </w:r>
    </w:p>
    <w:p w14:paraId="3E5B6264"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Požarno varovanje</w:t>
      </w:r>
    </w:p>
    <w:p w14:paraId="52DA7E67"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CČN, Cesta v Prod 100, 1000 Ljubljana</w:t>
      </w:r>
    </w:p>
    <w:p w14:paraId="23301AB9" w14:textId="683AECF6" w:rsidR="000A7FB7" w:rsidRPr="000A7FB7" w:rsidRDefault="000A7FB7" w:rsidP="000A7FB7">
      <w:pPr>
        <w:numPr>
          <w:ilvl w:val="0"/>
          <w:numId w:val="6"/>
        </w:numPr>
        <w:spacing w:after="0" w:line="240" w:lineRule="auto"/>
        <w:jc w:val="both"/>
        <w:rPr>
          <w:rFonts w:asciiTheme="minorHAnsi" w:hAnsiTheme="minorHAnsi"/>
        </w:rPr>
      </w:pPr>
      <w:r w:rsidRPr="000A7FB7">
        <w:rPr>
          <w:rFonts w:cs="Times New Roman"/>
        </w:rPr>
        <w:t>Redno vzdrževanje sistema za odkrivanje in javljanje požara v skladu s projektno dokumentacijo</w:t>
      </w:r>
      <w:r w:rsidR="00DB41A8">
        <w:rPr>
          <w:rFonts w:cs="Times New Roman"/>
        </w:rPr>
        <w:t>,</w:t>
      </w:r>
    </w:p>
    <w:p w14:paraId="077DF4DE" w14:textId="70E42709" w:rsidR="000A7FB7" w:rsidRPr="000A7FB7" w:rsidRDefault="000A7FB7" w:rsidP="000A7FB7">
      <w:pPr>
        <w:numPr>
          <w:ilvl w:val="0"/>
          <w:numId w:val="6"/>
        </w:numPr>
        <w:spacing w:after="0" w:line="240" w:lineRule="auto"/>
        <w:jc w:val="both"/>
        <w:rPr>
          <w:rFonts w:asciiTheme="minorHAnsi" w:hAnsiTheme="minorHAnsi"/>
        </w:rPr>
      </w:pPr>
      <w:r w:rsidRPr="000A7FB7">
        <w:rPr>
          <w:rFonts w:cs="Times New Roman"/>
        </w:rPr>
        <w:t>Redno vzdrževanje naprave za javljanje plina CO v skladu s projektno dokumentacijo</w:t>
      </w:r>
      <w:r w:rsidR="00B175C1">
        <w:rPr>
          <w:rFonts w:cs="Times New Roman"/>
        </w:rPr>
        <w:t>.</w:t>
      </w:r>
    </w:p>
    <w:p w14:paraId="220889CB" w14:textId="77777777" w:rsidR="00171E40" w:rsidRDefault="00171E40" w:rsidP="000A7FB7">
      <w:pPr>
        <w:spacing w:after="0" w:line="240" w:lineRule="auto"/>
        <w:rPr>
          <w:rFonts w:cs="Times New Roman"/>
        </w:rPr>
      </w:pPr>
    </w:p>
    <w:p w14:paraId="3C9AFD53" w14:textId="77777777" w:rsidR="00171E40" w:rsidRDefault="00171E40" w:rsidP="000A7FB7">
      <w:pPr>
        <w:spacing w:after="0" w:line="240" w:lineRule="auto"/>
        <w:rPr>
          <w:rFonts w:cs="Times New Roman"/>
        </w:rPr>
      </w:pPr>
    </w:p>
    <w:p w14:paraId="20F5250F" w14:textId="77777777" w:rsidR="00171E40" w:rsidRDefault="00171E40" w:rsidP="000A7FB7">
      <w:pPr>
        <w:spacing w:after="0" w:line="240" w:lineRule="auto"/>
        <w:rPr>
          <w:rFonts w:cs="Times New Roman"/>
        </w:rPr>
      </w:pPr>
    </w:p>
    <w:p w14:paraId="779B63FF" w14:textId="77777777" w:rsidR="000A7FB7" w:rsidRPr="000A7FB7" w:rsidRDefault="000A7FB7" w:rsidP="000A7FB7">
      <w:pPr>
        <w:tabs>
          <w:tab w:val="left" w:pos="851"/>
        </w:tabs>
        <w:rPr>
          <w:rFonts w:cs="Times New Roman"/>
        </w:rPr>
      </w:pPr>
    </w:p>
    <w:p w14:paraId="1F582CA4" w14:textId="77777777" w:rsidR="00FC345F" w:rsidRDefault="00FC345F" w:rsidP="00D333D7">
      <w:pPr>
        <w:pStyle w:val="Naslov1"/>
        <w:widowControl w:val="0"/>
        <w:numPr>
          <w:ilvl w:val="0"/>
          <w:numId w:val="0"/>
        </w:numPr>
        <w:spacing w:before="0" w:line="240" w:lineRule="auto"/>
        <w:ind w:left="432"/>
        <w:contextualSpacing/>
      </w:pPr>
    </w:p>
    <w:sectPr w:rsidR="00FC345F" w:rsidSect="00762671">
      <w:type w:val="continuous"/>
      <w:pgSz w:w="11906" w:h="16838"/>
      <w:pgMar w:top="1417" w:right="991" w:bottom="1417" w:left="1417" w:header="708" w:footer="10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B3A6D" w14:textId="77777777" w:rsidR="007A1209" w:rsidRDefault="007A1209">
      <w:pPr>
        <w:spacing w:after="0" w:line="240" w:lineRule="auto"/>
      </w:pPr>
      <w:r>
        <w:separator/>
      </w:r>
    </w:p>
  </w:endnote>
  <w:endnote w:type="continuationSeparator" w:id="0">
    <w:p w14:paraId="6A817CD8" w14:textId="77777777" w:rsidR="007A1209" w:rsidRDefault="007A1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auto"/>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4BD8" w14:textId="31B2CCF3" w:rsidR="00B175C1" w:rsidRPr="00EE088D" w:rsidRDefault="005A1703" w:rsidP="00FF0AF2">
    <w:pPr>
      <w:pStyle w:val="Noga"/>
      <w:rPr>
        <w:rFonts w:cs="Times New Roman"/>
        <w:b/>
        <w:sz w:val="18"/>
        <w:szCs w:val="18"/>
      </w:rPr>
    </w:pPr>
    <w:r>
      <w:rPr>
        <w:noProof/>
        <w:lang w:eastAsia="sl-SI"/>
      </w:rPr>
      <w:drawing>
        <wp:inline distT="0" distB="0" distL="0" distR="0" wp14:anchorId="3D82F1B7" wp14:editId="637FE094">
          <wp:extent cx="741600" cy="554400"/>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ptab w:relativeTo="margin" w:alignment="right" w:leader="none"/>
    </w:r>
    <w:r>
      <w:rPr>
        <w:sz w:val="24"/>
        <w:szCs w:val="24"/>
      </w:rPr>
      <w:t xml:space="preserve">  </w:t>
    </w:r>
    <w:r w:rsidRPr="003E446E">
      <w:rPr>
        <w:rFonts w:cs="Times New Roman"/>
        <w:sz w:val="18"/>
        <w:szCs w:val="18"/>
      </w:rPr>
      <w:fldChar w:fldCharType="begin"/>
    </w:r>
    <w:r w:rsidRPr="003E446E">
      <w:rPr>
        <w:rFonts w:cs="Times New Roman"/>
        <w:sz w:val="18"/>
        <w:szCs w:val="18"/>
      </w:rPr>
      <w:instrText xml:space="preserve"> PAGE  \* Arabic  \* MERGEFORMAT </w:instrText>
    </w:r>
    <w:r w:rsidRPr="003E446E">
      <w:rPr>
        <w:rFonts w:cs="Times New Roman"/>
        <w:sz w:val="18"/>
        <w:szCs w:val="18"/>
      </w:rPr>
      <w:fldChar w:fldCharType="separate"/>
    </w:r>
    <w:r w:rsidR="005C2F33">
      <w:rPr>
        <w:rFonts w:cs="Times New Roman"/>
        <w:noProof/>
        <w:sz w:val="18"/>
        <w:szCs w:val="18"/>
      </w:rPr>
      <w:t>4</w:t>
    </w:r>
    <w:r w:rsidRPr="003E446E">
      <w:rPr>
        <w:rFonts w:cs="Times New Roman"/>
        <w:sz w:val="18"/>
        <w:szCs w:val="18"/>
      </w:rPr>
      <w:fldChar w:fldCharType="end"/>
    </w:r>
    <w:r w:rsidRPr="003E446E">
      <w:rPr>
        <w:rFonts w:cs="Times New Roman"/>
        <w:sz w:val="18"/>
        <w:szCs w:val="18"/>
      </w:rPr>
      <w:t>/</w:t>
    </w:r>
    <w:r w:rsidRPr="003E446E">
      <w:rPr>
        <w:rFonts w:cs="Times New Roman"/>
        <w:sz w:val="18"/>
        <w:szCs w:val="18"/>
      </w:rPr>
      <w:fldChar w:fldCharType="begin"/>
    </w:r>
    <w:r w:rsidRPr="003E446E">
      <w:rPr>
        <w:rFonts w:cs="Times New Roman"/>
        <w:sz w:val="18"/>
        <w:szCs w:val="18"/>
      </w:rPr>
      <w:instrText xml:space="preserve"> NUMPAGES  \* Arabic  \* MERGEFORMAT </w:instrText>
    </w:r>
    <w:r w:rsidRPr="003E446E">
      <w:rPr>
        <w:rFonts w:cs="Times New Roman"/>
        <w:sz w:val="18"/>
        <w:szCs w:val="18"/>
      </w:rPr>
      <w:fldChar w:fldCharType="separate"/>
    </w:r>
    <w:r w:rsidR="005C2F33">
      <w:rPr>
        <w:rFonts w:cs="Times New Roman"/>
        <w:noProof/>
        <w:sz w:val="18"/>
        <w:szCs w:val="18"/>
      </w:rPr>
      <w:t>5</w:t>
    </w:r>
    <w:r w:rsidRPr="003E446E">
      <w:rPr>
        <w:rFonts w:cs="Times New Roman"/>
        <w:sz w:val="18"/>
        <w:szCs w:val="18"/>
      </w:rPr>
      <w:fldChar w:fldCharType="end"/>
    </w:r>
  </w:p>
  <w:p w14:paraId="156594D5" w14:textId="77777777" w:rsidR="00B175C1" w:rsidRPr="00EE088D" w:rsidRDefault="00B175C1" w:rsidP="00EE08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D674" w14:textId="1D90E878" w:rsidR="00B175C1" w:rsidRPr="00EE088D" w:rsidRDefault="005A1703">
    <w:pPr>
      <w:pStyle w:val="Noga"/>
      <w:rPr>
        <w:rFonts w:cs="Times New Roman"/>
        <w:b/>
        <w:sz w:val="18"/>
        <w:szCs w:val="18"/>
      </w:rPr>
    </w:pPr>
    <w:r>
      <w:rPr>
        <w:noProof/>
        <w:lang w:eastAsia="sl-SI"/>
      </w:rPr>
      <w:drawing>
        <wp:inline distT="0" distB="0" distL="0" distR="0" wp14:anchorId="711DE017" wp14:editId="222ABAF5">
          <wp:extent cx="741600" cy="554400"/>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72701"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rPr>
        <w:rFonts w:cs="Times New Roman"/>
        <w:noProof/>
        <w:sz w:val="18"/>
        <w:szCs w:val="18"/>
        <w:lang w:eastAsia="sl-SI"/>
      </w:rPr>
      <w:drawing>
        <wp:inline distT="0" distB="0" distL="0" distR="0" wp14:anchorId="26796086" wp14:editId="1978BD4A">
          <wp:extent cx="756000" cy="756000"/>
          <wp:effectExtent l="0" t="0" r="6350" b="635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51074" name="DPP-polni certifikat.p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r>
      <w:ptab w:relativeTo="margin" w:alignment="right" w:leader="none"/>
    </w:r>
    <w:r>
      <w:rPr>
        <w:rFonts w:cs="Times New Roman"/>
        <w:sz w:val="18"/>
        <w:szCs w:val="18"/>
      </w:rPr>
      <w:t xml:space="preserve"> </w:t>
    </w:r>
    <w:r w:rsidRPr="004473A4">
      <w:rPr>
        <w:rFonts w:cs="Times New Roman"/>
        <w:sz w:val="18"/>
        <w:szCs w:val="18"/>
      </w:rPr>
      <w:fldChar w:fldCharType="begin"/>
    </w:r>
    <w:r w:rsidRPr="004473A4">
      <w:rPr>
        <w:rFonts w:cs="Times New Roman"/>
        <w:sz w:val="18"/>
        <w:szCs w:val="18"/>
      </w:rPr>
      <w:instrText xml:space="preserve"> PAGE  \* Arabic  \* MERGEFORMAT </w:instrText>
    </w:r>
    <w:r w:rsidRPr="004473A4">
      <w:rPr>
        <w:rFonts w:cs="Times New Roman"/>
        <w:sz w:val="18"/>
        <w:szCs w:val="18"/>
      </w:rPr>
      <w:fldChar w:fldCharType="separate"/>
    </w:r>
    <w:r w:rsidR="005C2F33">
      <w:rPr>
        <w:rFonts w:cs="Times New Roman"/>
        <w:noProof/>
        <w:sz w:val="18"/>
        <w:szCs w:val="18"/>
      </w:rPr>
      <w:t>1</w:t>
    </w:r>
    <w:r w:rsidRPr="004473A4">
      <w:rPr>
        <w:rFonts w:cs="Times New Roman"/>
        <w:sz w:val="18"/>
        <w:szCs w:val="18"/>
      </w:rPr>
      <w:fldChar w:fldCharType="end"/>
    </w:r>
    <w:r w:rsidRPr="004473A4">
      <w:rPr>
        <w:rFonts w:cs="Times New Roman"/>
        <w:sz w:val="18"/>
        <w:szCs w:val="18"/>
      </w:rPr>
      <w:t>/</w:t>
    </w:r>
    <w:r w:rsidRPr="004473A4">
      <w:rPr>
        <w:rFonts w:cs="Times New Roman"/>
        <w:sz w:val="18"/>
        <w:szCs w:val="18"/>
      </w:rPr>
      <w:fldChar w:fldCharType="begin"/>
    </w:r>
    <w:r w:rsidRPr="004473A4">
      <w:rPr>
        <w:rFonts w:cs="Times New Roman"/>
        <w:sz w:val="18"/>
        <w:szCs w:val="18"/>
      </w:rPr>
      <w:instrText xml:space="preserve"> NUMPAGES  \* Arabic  \* MERGEFORMAT </w:instrText>
    </w:r>
    <w:r w:rsidRPr="004473A4">
      <w:rPr>
        <w:rFonts w:cs="Times New Roman"/>
        <w:sz w:val="18"/>
        <w:szCs w:val="18"/>
      </w:rPr>
      <w:fldChar w:fldCharType="separate"/>
    </w:r>
    <w:r w:rsidR="005C2F33">
      <w:rPr>
        <w:rFonts w:cs="Times New Roman"/>
        <w:noProof/>
        <w:sz w:val="18"/>
        <w:szCs w:val="18"/>
      </w:rPr>
      <w:t>5</w:t>
    </w:r>
    <w:r w:rsidRPr="004473A4">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7F72" w14:textId="77777777" w:rsidR="007A1209" w:rsidRDefault="007A1209">
      <w:pPr>
        <w:spacing w:after="0" w:line="240" w:lineRule="auto"/>
      </w:pPr>
      <w:r>
        <w:separator/>
      </w:r>
    </w:p>
  </w:footnote>
  <w:footnote w:type="continuationSeparator" w:id="0">
    <w:p w14:paraId="6306F1E9" w14:textId="77777777" w:rsidR="007A1209" w:rsidRDefault="007A1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3C5A" w14:textId="77777777" w:rsidR="00B175C1" w:rsidRPr="00C603EA" w:rsidRDefault="005A1703" w:rsidP="00411AC3">
    <w:pPr>
      <w:pStyle w:val="Glava"/>
      <w:rPr>
        <w:sz w:val="20"/>
        <w:szCs w:val="20"/>
      </w:rPr>
    </w:pPr>
    <w:r>
      <w:rPr>
        <w:rFonts w:asciiTheme="majorHAnsi" w:hAnsiTheme="majorHAnsi"/>
        <w:noProof/>
        <w:sz w:val="18"/>
        <w:szCs w:val="18"/>
        <w:lang w:eastAsia="sl-SI"/>
      </w:rPr>
      <mc:AlternateContent>
        <mc:Choice Requires="wps">
          <w:drawing>
            <wp:anchor distT="0" distB="0" distL="114300" distR="114300" simplePos="0" relativeHeight="251658240" behindDoc="0" locked="0" layoutInCell="1" allowOverlap="1" wp14:anchorId="465552F5" wp14:editId="525C645C">
              <wp:simplePos x="0" y="0"/>
              <wp:positionH relativeFrom="column">
                <wp:posOffset>-6350</wp:posOffset>
              </wp:positionH>
              <wp:positionV relativeFrom="paragraph">
                <wp:posOffset>-86995</wp:posOffset>
              </wp:positionV>
              <wp:extent cx="6086475" cy="0"/>
              <wp:effectExtent l="0" t="0" r="9525" b="19050"/>
              <wp:wrapNone/>
              <wp:docPr id="2" name="Raven povezovalnik 2"/>
              <wp:cNvGraphicFramePr/>
              <a:graphic xmlns:a="http://schemas.openxmlformats.org/drawingml/2006/main">
                <a:graphicData uri="http://schemas.microsoft.com/office/word/2010/wordprocessingShape">
                  <wps:wsp>
                    <wps:cNvCnPr/>
                    <wps:spPr>
                      <a:xfrm>
                        <a:off x="0" y="0"/>
                        <a:ext cx="6086475" cy="0"/>
                      </a:xfrm>
                      <a:prstGeom prst="line">
                        <a:avLst/>
                      </a:prstGeom>
                      <a:ln w="12700">
                        <a:solidFill>
                          <a:srgbClr val="0072C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D0255F" id="Raven povezovalnik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6.85pt" to="478.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" strokecolor="#0072c6" strokeweight="1pt"/>
          </w:pict>
        </mc:Fallback>
      </mc:AlternateContent>
    </w:r>
  </w:p>
  <w:p w14:paraId="486741C7" w14:textId="77777777" w:rsidR="00B175C1" w:rsidRPr="005B4170" w:rsidRDefault="00B175C1" w:rsidP="00A46A9C">
    <w:pPr>
      <w:pStyle w:val="Glava"/>
      <w:ind w:left="-42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85D2" w14:textId="77777777" w:rsidR="00B175C1" w:rsidRDefault="00B175C1" w:rsidP="00BD4759">
    <w:pPr>
      <w:pStyle w:val="Glava"/>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F6923"/>
    <w:multiLevelType w:val="hybridMultilevel"/>
    <w:tmpl w:val="165C2C80"/>
    <w:lvl w:ilvl="0" w:tplc="C3F068F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CA30AB"/>
    <w:multiLevelType w:val="multilevel"/>
    <w:tmpl w:val="5AFE1DC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415F1AC5"/>
    <w:multiLevelType w:val="hybridMultilevel"/>
    <w:tmpl w:val="F968C6F8"/>
    <w:lvl w:ilvl="0" w:tplc="F7D8AAE8">
      <w:start w:val="2"/>
      <w:numFmt w:val="bullet"/>
      <w:lvlText w:val="-"/>
      <w:lvlJc w:val="left"/>
      <w:pPr>
        <w:ind w:left="360" w:hanging="360"/>
      </w:pPr>
      <w:rPr>
        <w:rFonts w:ascii="Times New Roman" w:eastAsia="Calibri" w:hAnsi="Times New Roman" w:cs="Times New Roman" w:hint="default"/>
      </w:rPr>
    </w:lvl>
    <w:lvl w:ilvl="1" w:tplc="02C81274" w:tentative="1">
      <w:start w:val="1"/>
      <w:numFmt w:val="bullet"/>
      <w:lvlText w:val="o"/>
      <w:lvlJc w:val="left"/>
      <w:pPr>
        <w:ind w:left="1080" w:hanging="360"/>
      </w:pPr>
      <w:rPr>
        <w:rFonts w:ascii="Courier New" w:hAnsi="Courier New" w:cs="Courier New" w:hint="default"/>
      </w:rPr>
    </w:lvl>
    <w:lvl w:ilvl="2" w:tplc="5A5298A2" w:tentative="1">
      <w:start w:val="1"/>
      <w:numFmt w:val="bullet"/>
      <w:lvlText w:val=""/>
      <w:lvlJc w:val="left"/>
      <w:pPr>
        <w:ind w:left="1800" w:hanging="360"/>
      </w:pPr>
      <w:rPr>
        <w:rFonts w:ascii="Wingdings" w:hAnsi="Wingdings" w:hint="default"/>
      </w:rPr>
    </w:lvl>
    <w:lvl w:ilvl="3" w:tplc="FA286116" w:tentative="1">
      <w:start w:val="1"/>
      <w:numFmt w:val="bullet"/>
      <w:lvlText w:val=""/>
      <w:lvlJc w:val="left"/>
      <w:pPr>
        <w:ind w:left="2520" w:hanging="360"/>
      </w:pPr>
      <w:rPr>
        <w:rFonts w:ascii="Symbol" w:hAnsi="Symbol" w:hint="default"/>
      </w:rPr>
    </w:lvl>
    <w:lvl w:ilvl="4" w:tplc="20D84512" w:tentative="1">
      <w:start w:val="1"/>
      <w:numFmt w:val="bullet"/>
      <w:lvlText w:val="o"/>
      <w:lvlJc w:val="left"/>
      <w:pPr>
        <w:ind w:left="3240" w:hanging="360"/>
      </w:pPr>
      <w:rPr>
        <w:rFonts w:ascii="Courier New" w:hAnsi="Courier New" w:cs="Courier New" w:hint="default"/>
      </w:rPr>
    </w:lvl>
    <w:lvl w:ilvl="5" w:tplc="4D202582" w:tentative="1">
      <w:start w:val="1"/>
      <w:numFmt w:val="bullet"/>
      <w:lvlText w:val=""/>
      <w:lvlJc w:val="left"/>
      <w:pPr>
        <w:ind w:left="3960" w:hanging="360"/>
      </w:pPr>
      <w:rPr>
        <w:rFonts w:ascii="Wingdings" w:hAnsi="Wingdings" w:hint="default"/>
      </w:rPr>
    </w:lvl>
    <w:lvl w:ilvl="6" w:tplc="687AAEB4" w:tentative="1">
      <w:start w:val="1"/>
      <w:numFmt w:val="bullet"/>
      <w:lvlText w:val=""/>
      <w:lvlJc w:val="left"/>
      <w:pPr>
        <w:ind w:left="4680" w:hanging="360"/>
      </w:pPr>
      <w:rPr>
        <w:rFonts w:ascii="Symbol" w:hAnsi="Symbol" w:hint="default"/>
      </w:rPr>
    </w:lvl>
    <w:lvl w:ilvl="7" w:tplc="DCC86516" w:tentative="1">
      <w:start w:val="1"/>
      <w:numFmt w:val="bullet"/>
      <w:lvlText w:val="o"/>
      <w:lvlJc w:val="left"/>
      <w:pPr>
        <w:ind w:left="5400" w:hanging="360"/>
      </w:pPr>
      <w:rPr>
        <w:rFonts w:ascii="Courier New" w:hAnsi="Courier New" w:cs="Courier New" w:hint="default"/>
      </w:rPr>
    </w:lvl>
    <w:lvl w:ilvl="8" w:tplc="5704BBE4" w:tentative="1">
      <w:start w:val="1"/>
      <w:numFmt w:val="bullet"/>
      <w:lvlText w:val=""/>
      <w:lvlJc w:val="left"/>
      <w:pPr>
        <w:ind w:left="6120" w:hanging="360"/>
      </w:pPr>
      <w:rPr>
        <w:rFonts w:ascii="Wingdings" w:hAnsi="Wingdings" w:hint="default"/>
      </w:rPr>
    </w:lvl>
  </w:abstractNum>
  <w:abstractNum w:abstractNumId="3" w15:restartNumberingAfterBreak="0">
    <w:nsid w:val="49631AB0"/>
    <w:multiLevelType w:val="hybridMultilevel"/>
    <w:tmpl w:val="09020DB4"/>
    <w:lvl w:ilvl="0" w:tplc="F10613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0B41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1600D9"/>
    <w:multiLevelType w:val="hybridMultilevel"/>
    <w:tmpl w:val="6E1EF466"/>
    <w:lvl w:ilvl="0" w:tplc="F10613A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C77E72"/>
    <w:multiLevelType w:val="multilevel"/>
    <w:tmpl w:val="4CFE240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C308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1831137">
    <w:abstractNumId w:val="7"/>
  </w:num>
  <w:num w:numId="2" w16cid:durableId="978190652">
    <w:abstractNumId w:val="4"/>
  </w:num>
  <w:num w:numId="3" w16cid:durableId="1410881525">
    <w:abstractNumId w:val="1"/>
  </w:num>
  <w:num w:numId="4" w16cid:durableId="573587397">
    <w:abstractNumId w:val="2"/>
  </w:num>
  <w:num w:numId="5" w16cid:durableId="566572076">
    <w:abstractNumId w:val="6"/>
  </w:num>
  <w:num w:numId="6" w16cid:durableId="540553246">
    <w:abstractNumId w:val="0"/>
  </w:num>
  <w:num w:numId="7" w16cid:durableId="340353040">
    <w:abstractNumId w:val="5"/>
  </w:num>
  <w:num w:numId="8" w16cid:durableId="11327510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21"/>
    <w:rsid w:val="000068EF"/>
    <w:rsid w:val="000475E1"/>
    <w:rsid w:val="00051B6C"/>
    <w:rsid w:val="0008162B"/>
    <w:rsid w:val="000A7FB7"/>
    <w:rsid w:val="000B657B"/>
    <w:rsid w:val="001027C2"/>
    <w:rsid w:val="00117ED2"/>
    <w:rsid w:val="00141A0D"/>
    <w:rsid w:val="00166C2E"/>
    <w:rsid w:val="00171E40"/>
    <w:rsid w:val="001771D6"/>
    <w:rsid w:val="00187996"/>
    <w:rsid w:val="001B6EC0"/>
    <w:rsid w:val="00207DA1"/>
    <w:rsid w:val="00213FF4"/>
    <w:rsid w:val="00264EB5"/>
    <w:rsid w:val="00297C02"/>
    <w:rsid w:val="002B6E9C"/>
    <w:rsid w:val="002F1899"/>
    <w:rsid w:val="002F54B2"/>
    <w:rsid w:val="003646FD"/>
    <w:rsid w:val="003726A2"/>
    <w:rsid w:val="003919AA"/>
    <w:rsid w:val="00391D1F"/>
    <w:rsid w:val="003A7175"/>
    <w:rsid w:val="003B3789"/>
    <w:rsid w:val="003C2795"/>
    <w:rsid w:val="003E7939"/>
    <w:rsid w:val="003F4B5B"/>
    <w:rsid w:val="003F65A8"/>
    <w:rsid w:val="00467E7E"/>
    <w:rsid w:val="00495037"/>
    <w:rsid w:val="004C19CC"/>
    <w:rsid w:val="004C360F"/>
    <w:rsid w:val="004E31CB"/>
    <w:rsid w:val="00565C5D"/>
    <w:rsid w:val="00571264"/>
    <w:rsid w:val="005A1703"/>
    <w:rsid w:val="005C2F33"/>
    <w:rsid w:val="005F2F64"/>
    <w:rsid w:val="005F6D76"/>
    <w:rsid w:val="006171B8"/>
    <w:rsid w:val="00617C59"/>
    <w:rsid w:val="00651BD9"/>
    <w:rsid w:val="00663C49"/>
    <w:rsid w:val="006919BD"/>
    <w:rsid w:val="006B07E4"/>
    <w:rsid w:val="0071271C"/>
    <w:rsid w:val="0072126E"/>
    <w:rsid w:val="00724043"/>
    <w:rsid w:val="007313FF"/>
    <w:rsid w:val="007755B2"/>
    <w:rsid w:val="00775601"/>
    <w:rsid w:val="007A1209"/>
    <w:rsid w:val="007E3139"/>
    <w:rsid w:val="00837CEE"/>
    <w:rsid w:val="00845B00"/>
    <w:rsid w:val="008473E8"/>
    <w:rsid w:val="008D6D99"/>
    <w:rsid w:val="008E7F2D"/>
    <w:rsid w:val="008F6007"/>
    <w:rsid w:val="00923470"/>
    <w:rsid w:val="00946F0A"/>
    <w:rsid w:val="00950543"/>
    <w:rsid w:val="00967334"/>
    <w:rsid w:val="009772C0"/>
    <w:rsid w:val="00996585"/>
    <w:rsid w:val="009B53B7"/>
    <w:rsid w:val="009C732F"/>
    <w:rsid w:val="009D65C9"/>
    <w:rsid w:val="00A0739C"/>
    <w:rsid w:val="00A3136D"/>
    <w:rsid w:val="00A40FD5"/>
    <w:rsid w:val="00A62D8B"/>
    <w:rsid w:val="00A64E27"/>
    <w:rsid w:val="00A84CC6"/>
    <w:rsid w:val="00A9373F"/>
    <w:rsid w:val="00AB3B3E"/>
    <w:rsid w:val="00AD4F76"/>
    <w:rsid w:val="00AD589D"/>
    <w:rsid w:val="00AE3FF3"/>
    <w:rsid w:val="00B14BD5"/>
    <w:rsid w:val="00B175C1"/>
    <w:rsid w:val="00B26133"/>
    <w:rsid w:val="00B45492"/>
    <w:rsid w:val="00B82F79"/>
    <w:rsid w:val="00BB41ED"/>
    <w:rsid w:val="00BC1744"/>
    <w:rsid w:val="00BC6FCA"/>
    <w:rsid w:val="00C3449E"/>
    <w:rsid w:val="00C41B75"/>
    <w:rsid w:val="00C57FD3"/>
    <w:rsid w:val="00C850C0"/>
    <w:rsid w:val="00CB051B"/>
    <w:rsid w:val="00D333D7"/>
    <w:rsid w:val="00D42829"/>
    <w:rsid w:val="00D72F0F"/>
    <w:rsid w:val="00D75220"/>
    <w:rsid w:val="00D826E9"/>
    <w:rsid w:val="00DA2BEA"/>
    <w:rsid w:val="00DB3AC4"/>
    <w:rsid w:val="00DB41A8"/>
    <w:rsid w:val="00DB7621"/>
    <w:rsid w:val="00DD63F4"/>
    <w:rsid w:val="00DE4864"/>
    <w:rsid w:val="00DF71C4"/>
    <w:rsid w:val="00E21331"/>
    <w:rsid w:val="00ED0157"/>
    <w:rsid w:val="00EF202A"/>
    <w:rsid w:val="00F06B59"/>
    <w:rsid w:val="00F17B4B"/>
    <w:rsid w:val="00F45961"/>
    <w:rsid w:val="00F54E35"/>
    <w:rsid w:val="00F83850"/>
    <w:rsid w:val="00F86C8A"/>
    <w:rsid w:val="00F8793D"/>
    <w:rsid w:val="00FC345F"/>
    <w:rsid w:val="00FD1F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C173"/>
  <w15:docId w15:val="{8A9D2409-6947-402D-A86E-A0B61C3F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0AE5"/>
    <w:rPr>
      <w:rFonts w:ascii="Times New Roman" w:hAnsi="Times New Roman"/>
    </w:rPr>
  </w:style>
  <w:style w:type="paragraph" w:styleId="Naslov1">
    <w:name w:val="heading 1"/>
    <w:basedOn w:val="Navaden"/>
    <w:next w:val="Navaden"/>
    <w:link w:val="Naslov1Znak"/>
    <w:uiPriority w:val="9"/>
    <w:qFormat/>
    <w:rsid w:val="003E446E"/>
    <w:pPr>
      <w:keepNext/>
      <w:keepLines/>
      <w:numPr>
        <w:numId w:val="3"/>
      </w:numPr>
      <w:spacing w:before="480" w:after="0"/>
      <w:outlineLvl w:val="0"/>
    </w:pPr>
    <w:rPr>
      <w:rFonts w:eastAsiaTheme="majorEastAsia" w:cs="Times New Roman"/>
      <w:b/>
      <w:bCs/>
      <w:color w:val="17365D" w:themeColor="text2" w:themeShade="BF"/>
      <w:sz w:val="24"/>
      <w:szCs w:val="24"/>
    </w:rPr>
  </w:style>
  <w:style w:type="paragraph" w:styleId="Naslov2">
    <w:name w:val="heading 2"/>
    <w:basedOn w:val="Navaden"/>
    <w:next w:val="Navaden"/>
    <w:link w:val="Naslov2Znak"/>
    <w:uiPriority w:val="9"/>
    <w:unhideWhenUsed/>
    <w:qFormat/>
    <w:rsid w:val="003E446E"/>
    <w:pPr>
      <w:keepNext/>
      <w:keepLines/>
      <w:numPr>
        <w:ilvl w:val="1"/>
        <w:numId w:val="3"/>
      </w:numPr>
      <w:spacing w:before="200" w:after="0"/>
      <w:outlineLvl w:val="1"/>
    </w:pPr>
    <w:rPr>
      <w:rFonts w:eastAsiaTheme="majorEastAsia" w:cs="Times New Roman"/>
      <w:b/>
      <w:bCs/>
      <w:color w:val="17365D" w:themeColor="text2" w:themeShade="BF"/>
    </w:rPr>
  </w:style>
  <w:style w:type="paragraph" w:styleId="Naslov3">
    <w:name w:val="heading 3"/>
    <w:basedOn w:val="Navaden"/>
    <w:next w:val="Navaden"/>
    <w:link w:val="Naslov3Znak"/>
    <w:uiPriority w:val="9"/>
    <w:unhideWhenUsed/>
    <w:qFormat/>
    <w:rsid w:val="003E446E"/>
    <w:pPr>
      <w:keepNext/>
      <w:keepLines/>
      <w:numPr>
        <w:ilvl w:val="2"/>
        <w:numId w:val="3"/>
      </w:numPr>
      <w:spacing w:before="200" w:after="0"/>
      <w:outlineLvl w:val="2"/>
    </w:pPr>
    <w:rPr>
      <w:rFonts w:eastAsiaTheme="majorEastAsia" w:cs="Times New Roman"/>
      <w:b/>
      <w:bCs/>
      <w:i/>
      <w:color w:val="17365D" w:themeColor="text2" w:themeShade="BF"/>
    </w:rPr>
  </w:style>
  <w:style w:type="paragraph" w:styleId="Naslov4">
    <w:name w:val="heading 4"/>
    <w:basedOn w:val="Navaden"/>
    <w:next w:val="Navaden"/>
    <w:link w:val="Naslov4Znak"/>
    <w:uiPriority w:val="9"/>
    <w:semiHidden/>
    <w:unhideWhenUsed/>
    <w:qFormat/>
    <w:rsid w:val="00942B90"/>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942B90"/>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942B90"/>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942B90"/>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942B90"/>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942B90"/>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5B4170"/>
    <w:pPr>
      <w:spacing w:before="100" w:beforeAutospacing="1" w:after="100" w:afterAutospacing="1" w:line="240" w:lineRule="auto"/>
    </w:pPr>
    <w:rPr>
      <w:rFonts w:eastAsiaTheme="minorEastAsia" w:cs="Times New Roman"/>
      <w:sz w:val="24"/>
      <w:szCs w:val="24"/>
      <w:lang w:eastAsia="sl-SI"/>
    </w:rPr>
  </w:style>
  <w:style w:type="paragraph" w:styleId="Glava">
    <w:name w:val="header"/>
    <w:basedOn w:val="Navaden"/>
    <w:link w:val="GlavaZnak"/>
    <w:uiPriority w:val="99"/>
    <w:unhideWhenUsed/>
    <w:rsid w:val="005B417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4170"/>
  </w:style>
  <w:style w:type="paragraph" w:styleId="Noga">
    <w:name w:val="footer"/>
    <w:basedOn w:val="Navaden"/>
    <w:link w:val="NogaZnak"/>
    <w:uiPriority w:val="99"/>
    <w:unhideWhenUsed/>
    <w:rsid w:val="005B4170"/>
    <w:pPr>
      <w:tabs>
        <w:tab w:val="center" w:pos="4536"/>
        <w:tab w:val="right" w:pos="9072"/>
      </w:tabs>
      <w:spacing w:after="0" w:line="240" w:lineRule="auto"/>
    </w:pPr>
  </w:style>
  <w:style w:type="character" w:customStyle="1" w:styleId="NogaZnak">
    <w:name w:val="Noga Znak"/>
    <w:basedOn w:val="Privzetapisavaodstavka"/>
    <w:link w:val="Noga"/>
    <w:uiPriority w:val="99"/>
    <w:rsid w:val="005B4170"/>
  </w:style>
  <w:style w:type="paragraph" w:styleId="Besedilooblaka">
    <w:name w:val="Balloon Text"/>
    <w:basedOn w:val="Navaden"/>
    <w:link w:val="BesedilooblakaZnak"/>
    <w:uiPriority w:val="99"/>
    <w:semiHidden/>
    <w:unhideWhenUsed/>
    <w:rsid w:val="005B417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B4170"/>
    <w:rPr>
      <w:rFonts w:ascii="Tahoma" w:hAnsi="Tahoma" w:cs="Tahoma"/>
      <w:sz w:val="16"/>
      <w:szCs w:val="16"/>
    </w:rPr>
  </w:style>
  <w:style w:type="character" w:styleId="Besedilooznabemesta">
    <w:name w:val="Placeholder Text"/>
    <w:basedOn w:val="Privzetapisavaodstavka"/>
    <w:uiPriority w:val="99"/>
    <w:semiHidden/>
    <w:rsid w:val="00BC0D94"/>
    <w:rPr>
      <w:color w:val="808080"/>
    </w:rPr>
  </w:style>
  <w:style w:type="character" w:customStyle="1" w:styleId="Naslov1Znak">
    <w:name w:val="Naslov 1 Znak"/>
    <w:basedOn w:val="Privzetapisavaodstavka"/>
    <w:link w:val="Naslov1"/>
    <w:uiPriority w:val="9"/>
    <w:rsid w:val="003E446E"/>
    <w:rPr>
      <w:rFonts w:ascii="Times New Roman" w:eastAsiaTheme="majorEastAsia" w:hAnsi="Times New Roman" w:cs="Times New Roman"/>
      <w:b/>
      <w:bCs/>
      <w:color w:val="17365D" w:themeColor="text2" w:themeShade="BF"/>
      <w:sz w:val="24"/>
      <w:szCs w:val="24"/>
    </w:rPr>
  </w:style>
  <w:style w:type="character" w:customStyle="1" w:styleId="Naslov2Znak">
    <w:name w:val="Naslov 2 Znak"/>
    <w:basedOn w:val="Privzetapisavaodstavka"/>
    <w:link w:val="Naslov2"/>
    <w:uiPriority w:val="9"/>
    <w:rsid w:val="003E446E"/>
    <w:rPr>
      <w:rFonts w:ascii="Times New Roman" w:eastAsiaTheme="majorEastAsia" w:hAnsi="Times New Roman" w:cs="Times New Roman"/>
      <w:b/>
      <w:bCs/>
      <w:color w:val="17365D" w:themeColor="text2" w:themeShade="BF"/>
    </w:rPr>
  </w:style>
  <w:style w:type="paragraph" w:styleId="Brezrazmikov">
    <w:name w:val="No Spacing"/>
    <w:uiPriority w:val="1"/>
    <w:qFormat/>
    <w:rsid w:val="00250E32"/>
    <w:pPr>
      <w:spacing w:after="0" w:line="240" w:lineRule="auto"/>
    </w:pPr>
  </w:style>
  <w:style w:type="character" w:customStyle="1" w:styleId="Naslov3Znak">
    <w:name w:val="Naslov 3 Znak"/>
    <w:basedOn w:val="Privzetapisavaodstavka"/>
    <w:link w:val="Naslov3"/>
    <w:uiPriority w:val="9"/>
    <w:rsid w:val="003E446E"/>
    <w:rPr>
      <w:rFonts w:ascii="Times New Roman" w:eastAsiaTheme="majorEastAsia" w:hAnsi="Times New Roman" w:cs="Times New Roman"/>
      <w:b/>
      <w:bCs/>
      <w:i/>
      <w:color w:val="17365D" w:themeColor="text2" w:themeShade="BF"/>
    </w:rPr>
  </w:style>
  <w:style w:type="character" w:styleId="Poudarek">
    <w:name w:val="Emphasis"/>
    <w:basedOn w:val="Privzetapisavaodstavka"/>
    <w:uiPriority w:val="20"/>
    <w:qFormat/>
    <w:rsid w:val="007C7035"/>
    <w:rPr>
      <w:i/>
      <w:iCs/>
    </w:rPr>
  </w:style>
  <w:style w:type="character" w:styleId="Krepko">
    <w:name w:val="Strong"/>
    <w:basedOn w:val="Privzetapisavaodstavka"/>
    <w:uiPriority w:val="22"/>
    <w:qFormat/>
    <w:rsid w:val="007C7035"/>
    <w:rPr>
      <w:b/>
      <w:bCs/>
    </w:rPr>
  </w:style>
  <w:style w:type="table" w:styleId="Tabelamrea">
    <w:name w:val="Table Grid"/>
    <w:basedOn w:val="Navadnatabela"/>
    <w:uiPriority w:val="59"/>
    <w:rsid w:val="006B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44185"/>
    <w:pPr>
      <w:ind w:left="720"/>
      <w:contextualSpacing/>
    </w:pPr>
  </w:style>
  <w:style w:type="character" w:customStyle="1" w:styleId="Naslov4Znak">
    <w:name w:val="Naslov 4 Znak"/>
    <w:basedOn w:val="Privzetapisavaodstavka"/>
    <w:link w:val="Naslov4"/>
    <w:uiPriority w:val="9"/>
    <w:semiHidden/>
    <w:rsid w:val="00942B9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942B9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942B90"/>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942B90"/>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942B90"/>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942B90"/>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3E44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E446E"/>
    <w:rPr>
      <w:rFonts w:asciiTheme="majorHAnsi" w:eastAsiaTheme="majorEastAsia" w:hAnsiTheme="majorHAnsi" w:cstheme="majorBidi"/>
      <w:color w:val="17365D" w:themeColor="text2" w:themeShade="BF"/>
      <w:spacing w:val="5"/>
      <w:kern w:val="28"/>
      <w:sz w:val="52"/>
      <w:szCs w:val="52"/>
    </w:rPr>
  </w:style>
  <w:style w:type="table" w:customStyle="1" w:styleId="Tabelamrea1">
    <w:name w:val="Tabela – mreža1"/>
    <w:basedOn w:val="Navadnatabela"/>
    <w:next w:val="Tabelamrea"/>
    <w:uiPriority w:val="59"/>
    <w:rsid w:val="000A7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E31CB"/>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tif"/></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so.jereb\AppData\Local\Microsoft\Windows\INetCache\IE\XFY5489P\OBRAZEC%20DOKUMENT-VOKASNA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4A143B282941D9A7662059F87BD9C6"/>
        <w:category>
          <w:name w:val="Splošno"/>
          <w:gallery w:val="placeholder"/>
        </w:category>
        <w:types>
          <w:type w:val="bbPlcHdr"/>
        </w:types>
        <w:behaviors>
          <w:behavior w:val="content"/>
        </w:behaviors>
        <w:guid w:val="{48202346-E3B2-4663-AAE0-13FE59105525}"/>
      </w:docPartPr>
      <w:docPartBody>
        <w:p w:rsidR="009B7213" w:rsidRDefault="00D261AC">
          <w:pPr>
            <w:pStyle w:val="C64A143B282941D9A7662059F87BD9C6"/>
          </w:pPr>
          <w:r w:rsidRPr="001A758F">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auto"/>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AC"/>
    <w:rsid w:val="00024270"/>
    <w:rsid w:val="00053B4C"/>
    <w:rsid w:val="001435AF"/>
    <w:rsid w:val="00201D00"/>
    <w:rsid w:val="002D5F52"/>
    <w:rsid w:val="003A7175"/>
    <w:rsid w:val="003E168B"/>
    <w:rsid w:val="00467E7E"/>
    <w:rsid w:val="004C19D6"/>
    <w:rsid w:val="005D605D"/>
    <w:rsid w:val="009B7213"/>
    <w:rsid w:val="009F22BD"/>
    <w:rsid w:val="00AA0947"/>
    <w:rsid w:val="00B45492"/>
    <w:rsid w:val="00BC1744"/>
    <w:rsid w:val="00C23E3B"/>
    <w:rsid w:val="00C274CC"/>
    <w:rsid w:val="00D261AC"/>
    <w:rsid w:val="00EB4DA2"/>
    <w:rsid w:val="00F0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C64A143B282941D9A7662059F87BD9C6">
    <w:name w:val="C64A143B282941D9A7662059F87BD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O-KA">
      <a:majorFont>
        <a:latin typeface="Frutiger"/>
        <a:ea typeface=""/>
        <a:cs typeface=""/>
      </a:majorFont>
      <a:minorFont>
        <a:latin typeface="Frutiger"/>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540B4-CADF-4848-96AC-4354A05B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DOKUMENT-VOKASNAGA.dotx</Template>
  <TotalTime>3</TotalTime>
  <Pages>4</Pages>
  <Words>1543</Words>
  <Characters>8800</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specifikacija – Zasebno varovanje Sklop 4</vt:lpstr>
      <vt:lpstr>Naslov dokumenta</vt:lpstr>
    </vt:vector>
  </TitlesOfParts>
  <Company>JHL</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 – Zasebno varovanje Sklop 3</dc:title>
  <dc:creator>test</dc:creator>
  <cp:lastModifiedBy>Darko Pintarič</cp:lastModifiedBy>
  <cp:revision>4</cp:revision>
  <cp:lastPrinted>2026-06-18T07:02:00Z</cp:lastPrinted>
  <dcterms:created xsi:type="dcterms:W3CDTF">2026-06-19T04:47:00Z</dcterms:created>
  <dcterms:modified xsi:type="dcterms:W3CDTF">2026-06-19T04:49:00Z</dcterms:modified>
  <cp:category>……………</cp:category>
  <cp:contentStatus>1</cp:contentStatus>
</cp:coreProperties>
</file>